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449BD" w14:textId="59A9F24C" w:rsidR="00D44116" w:rsidRPr="00564E14" w:rsidRDefault="00D44116" w:rsidP="00D44116">
      <w:pPr>
        <w:pStyle w:val="CRCoverPage"/>
        <w:tabs>
          <w:tab w:val="right" w:pos="9639"/>
        </w:tabs>
        <w:spacing w:after="0"/>
        <w:rPr>
          <w:b/>
          <w:i/>
          <w:noProof/>
          <w:sz w:val="28"/>
          <w:lang w:val="en-US" w:eastAsia="zh-CN"/>
        </w:rPr>
      </w:pPr>
      <w:r>
        <w:rPr>
          <w:b/>
          <w:noProof/>
          <w:sz w:val="24"/>
        </w:rPr>
        <w:t>3GPP TSG-CT WG4 Meeting #</w:t>
      </w:r>
      <w:r w:rsidR="0047547B">
        <w:rPr>
          <w:rFonts w:hint="eastAsia"/>
          <w:b/>
          <w:noProof/>
          <w:sz w:val="24"/>
          <w:lang w:eastAsia="zh-CN"/>
        </w:rPr>
        <w:t>123</w:t>
      </w:r>
      <w:r>
        <w:rPr>
          <w:b/>
          <w:i/>
          <w:noProof/>
          <w:sz w:val="28"/>
        </w:rPr>
        <w:tab/>
      </w:r>
      <w:r>
        <w:rPr>
          <w:b/>
          <w:noProof/>
          <w:sz w:val="24"/>
        </w:rPr>
        <w:t>C4-</w:t>
      </w:r>
      <w:r w:rsidR="0051453E">
        <w:rPr>
          <w:rFonts w:hint="eastAsia"/>
          <w:b/>
          <w:noProof/>
          <w:sz w:val="24"/>
          <w:lang w:eastAsia="zh-CN"/>
        </w:rPr>
        <w:t>242236</w:t>
      </w:r>
    </w:p>
    <w:p w14:paraId="712B23A8" w14:textId="77777777" w:rsidR="00B20832" w:rsidRPr="00B20832" w:rsidRDefault="00B20832" w:rsidP="00B20832">
      <w:pPr>
        <w:ind w:left="2127" w:hanging="2127"/>
        <w:rPr>
          <w:rFonts w:ascii="Arial" w:eastAsia="宋体" w:hAnsi="Arial"/>
          <w:b/>
          <w:sz w:val="24"/>
          <w:lang w:val="fr-FR" w:eastAsia="en-US"/>
        </w:rPr>
      </w:pPr>
      <w:r w:rsidRPr="00B20832">
        <w:rPr>
          <w:rFonts w:ascii="Arial" w:eastAsia="宋体" w:hAnsi="Arial"/>
          <w:b/>
          <w:sz w:val="24"/>
          <w:lang w:eastAsia="en-US"/>
        </w:rPr>
        <w:t>Hyderabad India, 27</w:t>
      </w:r>
      <w:r w:rsidRPr="00B20832">
        <w:rPr>
          <w:rFonts w:ascii="Arial" w:eastAsia="宋体" w:hAnsi="Arial"/>
          <w:b/>
          <w:sz w:val="24"/>
          <w:vertAlign w:val="superscript"/>
          <w:lang w:eastAsia="en-US"/>
        </w:rPr>
        <w:t>th</w:t>
      </w:r>
      <w:r w:rsidRPr="00B20832">
        <w:rPr>
          <w:rFonts w:ascii="Arial" w:eastAsia="宋体" w:hAnsi="Arial"/>
          <w:b/>
          <w:sz w:val="24"/>
          <w:lang w:eastAsia="en-US"/>
        </w:rPr>
        <w:t xml:space="preserve"> – 31</w:t>
      </w:r>
      <w:r w:rsidRPr="00B20832">
        <w:rPr>
          <w:rFonts w:ascii="Arial" w:eastAsia="宋体" w:hAnsi="Arial"/>
          <w:b/>
          <w:sz w:val="24"/>
          <w:vertAlign w:val="superscript"/>
          <w:lang w:eastAsia="en-US"/>
        </w:rPr>
        <w:t>st</w:t>
      </w:r>
      <w:r w:rsidRPr="00B20832">
        <w:rPr>
          <w:rFonts w:ascii="Arial" w:eastAsia="宋体" w:hAnsi="Arial"/>
          <w:b/>
          <w:sz w:val="24"/>
          <w:lang w:eastAsia="en-US"/>
        </w:rPr>
        <w:t xml:space="preserve"> May 2024</w:t>
      </w:r>
    </w:p>
    <w:p w14:paraId="058D4015" w14:textId="787CF0A7" w:rsidR="00AC05BF" w:rsidRDefault="003320C8">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val="en-US"/>
        </w:rPr>
        <w:t>China Mobile</w:t>
      </w:r>
    </w:p>
    <w:p w14:paraId="16E015D0" w14:textId="6B5F881C" w:rsidR="00AC05BF" w:rsidRDefault="003320C8">
      <w:pPr>
        <w:ind w:left="2127" w:hanging="2127"/>
        <w:rPr>
          <w:rFonts w:ascii="Arial" w:hAnsi="Arial" w:cs="Arial"/>
          <w:b/>
        </w:rPr>
      </w:pPr>
      <w:r>
        <w:rPr>
          <w:rFonts w:ascii="Arial" w:hAnsi="Arial" w:cs="Arial"/>
          <w:b/>
        </w:rPr>
        <w:t>Title:</w:t>
      </w:r>
      <w:r>
        <w:rPr>
          <w:rFonts w:ascii="Arial" w:hAnsi="Arial" w:cs="Arial"/>
          <w:b/>
        </w:rPr>
        <w:tab/>
        <w:t>Discussion on</w:t>
      </w:r>
      <w:r>
        <w:rPr>
          <w:rFonts w:ascii="Arial" w:hAnsi="Arial" w:cs="Arial" w:hint="eastAsia"/>
          <w:b/>
        </w:rPr>
        <w:t xml:space="preserve"> </w:t>
      </w:r>
      <w:r w:rsidR="00DD544C" w:rsidRPr="00564E14">
        <w:rPr>
          <w:rFonts w:ascii="Arial" w:hAnsi="Arial" w:cs="Arial" w:hint="eastAsia"/>
          <w:b/>
        </w:rPr>
        <w:t xml:space="preserve">Protocol </w:t>
      </w:r>
      <w:r w:rsidR="00DD544C">
        <w:rPr>
          <w:rFonts w:ascii="Arial" w:hAnsi="Arial" w:cs="Arial"/>
          <w:b/>
        </w:rPr>
        <w:t xml:space="preserve">Optimization for </w:t>
      </w:r>
      <w:r w:rsidR="00DD544C" w:rsidRPr="00564E14">
        <w:rPr>
          <w:rFonts w:ascii="Arial" w:hAnsi="Arial" w:cs="Arial" w:hint="eastAsia"/>
          <w:b/>
        </w:rPr>
        <w:t>AI Data Collection</w:t>
      </w:r>
    </w:p>
    <w:p w14:paraId="2DB1782C" w14:textId="77777777" w:rsidR="00AC05BF" w:rsidRDefault="003320C8">
      <w:pPr>
        <w:ind w:left="2127" w:hanging="2127"/>
        <w:rPr>
          <w:rFonts w:ascii="Arial" w:hAnsi="Arial" w:cs="Arial"/>
          <w:b/>
        </w:rPr>
      </w:pPr>
      <w:r>
        <w:rPr>
          <w:rFonts w:ascii="Arial" w:hAnsi="Arial" w:cs="Arial"/>
          <w:b/>
        </w:rPr>
        <w:t>Document for:</w:t>
      </w:r>
      <w:r>
        <w:rPr>
          <w:rFonts w:ascii="Arial" w:hAnsi="Arial" w:cs="Arial"/>
          <w:b/>
        </w:rPr>
        <w:tab/>
        <w:t>Discussion</w:t>
      </w:r>
    </w:p>
    <w:p w14:paraId="0C5BFEE3" w14:textId="3B9669E2" w:rsidR="00AC05BF" w:rsidRDefault="003320C8">
      <w:pPr>
        <w:ind w:left="2127" w:hanging="2127"/>
        <w:outlineLvl w:val="0"/>
        <w:rPr>
          <w:rFonts w:ascii="Arial" w:hAnsi="Arial" w:cs="Arial"/>
          <w:b/>
        </w:rPr>
      </w:pPr>
      <w:r>
        <w:rPr>
          <w:rFonts w:ascii="Arial" w:hAnsi="Arial" w:cs="Arial"/>
          <w:b/>
        </w:rPr>
        <w:t>Agenda Item:</w:t>
      </w:r>
      <w:r>
        <w:rPr>
          <w:rFonts w:ascii="Arial" w:hAnsi="Arial" w:cs="Arial"/>
          <w:b/>
        </w:rPr>
        <w:tab/>
      </w:r>
      <w:r w:rsidR="0051453E">
        <w:rPr>
          <w:rFonts w:ascii="Arial" w:hAnsi="Arial" w:cs="Arial" w:hint="eastAsia"/>
          <w:b/>
        </w:rPr>
        <w:t>5.1</w:t>
      </w:r>
    </w:p>
    <w:p w14:paraId="404E0835" w14:textId="7438683C" w:rsidR="00AC05BF" w:rsidRDefault="003320C8">
      <w:pPr>
        <w:ind w:left="2127" w:hanging="2127"/>
        <w:outlineLvl w:val="0"/>
        <w:rPr>
          <w:rFonts w:ascii="Arial" w:hAnsi="Arial" w:cs="Arial"/>
          <w:b/>
        </w:rPr>
      </w:pPr>
      <w:r>
        <w:rPr>
          <w:rFonts w:ascii="Arial" w:hAnsi="Arial" w:cs="Arial"/>
          <w:b/>
        </w:rPr>
        <w:t>Work Item / Release:</w:t>
      </w:r>
      <w:r>
        <w:rPr>
          <w:rFonts w:ascii="Arial" w:hAnsi="Arial" w:cs="Arial"/>
          <w:b/>
        </w:rPr>
        <w:tab/>
      </w:r>
    </w:p>
    <w:p w14:paraId="0C9DA682" w14:textId="4CF91B20" w:rsidR="00AC05BF" w:rsidRDefault="003320C8">
      <w:pPr>
        <w:outlineLvl w:val="0"/>
        <w:rPr>
          <w:rFonts w:ascii="Arial" w:hAnsi="Arial" w:cs="Arial"/>
          <w:bCs/>
          <w:i/>
          <w:iCs/>
          <w:lang w:val="en-US"/>
        </w:rPr>
      </w:pPr>
      <w:r>
        <w:rPr>
          <w:rFonts w:ascii="Arial" w:hAnsi="Arial" w:cs="Arial" w:hint="eastAsia"/>
          <w:bCs/>
          <w:i/>
          <w:iCs/>
          <w:lang w:val="en-US"/>
        </w:rPr>
        <w:t>Abstract of the contribution</w:t>
      </w:r>
      <w:r>
        <w:rPr>
          <w:rFonts w:ascii="Arial" w:hAnsi="Arial" w:cs="Arial"/>
          <w:bCs/>
          <w:i/>
          <w:iCs/>
        </w:rPr>
        <w:t>:</w:t>
      </w:r>
      <w:r>
        <w:rPr>
          <w:rFonts w:ascii="Arial" w:hAnsi="Arial" w:cs="Arial" w:hint="eastAsia"/>
          <w:bCs/>
          <w:i/>
          <w:iCs/>
          <w:lang w:val="en-US"/>
        </w:rPr>
        <w:t xml:space="preserve"> This discussion paper discusses the problem of </w:t>
      </w:r>
      <w:r w:rsidR="004650E5">
        <w:rPr>
          <w:rFonts w:ascii="Arial" w:hAnsi="Arial" w:cs="Arial"/>
          <w:bCs/>
          <w:i/>
          <w:iCs/>
          <w:lang w:val="en-US"/>
        </w:rPr>
        <w:t xml:space="preserve">protocol limitation for </w:t>
      </w:r>
      <w:r w:rsidR="00771B39" w:rsidRPr="00771B39">
        <w:rPr>
          <w:rFonts w:ascii="Arial" w:hAnsi="Arial" w:cs="Arial"/>
          <w:bCs/>
          <w:i/>
          <w:iCs/>
          <w:lang w:val="en-US"/>
        </w:rPr>
        <w:t xml:space="preserve">service related information </w:t>
      </w:r>
      <w:r w:rsidR="004650E5">
        <w:rPr>
          <w:rFonts w:ascii="Arial" w:hAnsi="Arial" w:cs="Arial"/>
          <w:bCs/>
          <w:i/>
          <w:iCs/>
          <w:lang w:val="en-US"/>
        </w:rPr>
        <w:t xml:space="preserve">collection which may affect the efficiency for frequent or </w:t>
      </w:r>
      <w:r w:rsidR="00677B9C">
        <w:rPr>
          <w:rFonts w:ascii="Arial" w:hAnsi="Arial" w:cs="Arial"/>
          <w:bCs/>
          <w:i/>
          <w:iCs/>
          <w:lang w:val="en-US"/>
        </w:rPr>
        <w:t xml:space="preserve">large volume of </w:t>
      </w:r>
      <w:r w:rsidR="004650E5">
        <w:rPr>
          <w:rFonts w:ascii="Arial" w:hAnsi="Arial" w:cs="Arial"/>
          <w:bCs/>
          <w:i/>
          <w:iCs/>
          <w:lang w:val="en-US"/>
        </w:rPr>
        <w:t>data collection. The way forward should be considered for the protocol extension.</w:t>
      </w:r>
    </w:p>
    <w:p w14:paraId="1709871F" w14:textId="77777777" w:rsidR="00AC05BF" w:rsidRDefault="003320C8">
      <w:pPr>
        <w:pStyle w:val="1"/>
        <w:numPr>
          <w:ilvl w:val="0"/>
          <w:numId w:val="5"/>
        </w:numPr>
        <w:ind w:left="993" w:hanging="993"/>
      </w:pPr>
      <w:r>
        <w:t>Overall description</w:t>
      </w:r>
    </w:p>
    <w:p w14:paraId="6A22079C" w14:textId="6BFE0916" w:rsidR="006E6BF7" w:rsidRDefault="00B31407" w:rsidP="00677B9C">
      <w:pPr>
        <w:rPr>
          <w:lang w:val="en-US"/>
        </w:rPr>
      </w:pPr>
      <w:r w:rsidRPr="00B31407">
        <w:rPr>
          <w:lang w:val="en-US"/>
        </w:rPr>
        <w:t xml:space="preserve">Based on Service Based Interfaces (SBI), Service Based Architecture (SBA) of 5G improves flexible information and data exchange between network functions. However, as network automation, analytics and other 5G use cases are increasingly using AI/ML, which bring data interactions with high frequency and huge volumes, </w:t>
      </w:r>
      <w:r w:rsidR="008B0101">
        <w:rPr>
          <w:lang w:val="en-US"/>
        </w:rPr>
        <w:t>the SBI need to be enhanced that maybe one or more</w:t>
      </w:r>
      <w:r w:rsidRPr="00B31407">
        <w:rPr>
          <w:lang w:val="en-US"/>
        </w:rPr>
        <w:t xml:space="preserve"> optimized protocol</w:t>
      </w:r>
      <w:r w:rsidR="008B0101">
        <w:rPr>
          <w:lang w:val="en-US"/>
        </w:rPr>
        <w:t>(s)</w:t>
      </w:r>
      <w:r w:rsidRPr="00B31407">
        <w:rPr>
          <w:lang w:val="en-US"/>
        </w:rPr>
        <w:t xml:space="preserve"> </w:t>
      </w:r>
      <w:r w:rsidR="008B0101">
        <w:rPr>
          <w:lang w:val="en-US"/>
        </w:rPr>
        <w:t>are</w:t>
      </w:r>
      <w:r w:rsidRPr="00B31407">
        <w:rPr>
          <w:lang w:val="en-US"/>
        </w:rPr>
        <w:t xml:space="preserve"> needed to efficiently collect required data from various sources in </w:t>
      </w:r>
      <w:r w:rsidR="00347E96">
        <w:t xml:space="preserve">the user plane data collection and potentially data </w:t>
      </w:r>
      <w:r w:rsidR="008B0101">
        <w:t>collection</w:t>
      </w:r>
      <w:r w:rsidR="00347E96">
        <w:t xml:space="preserve"> from the </w:t>
      </w:r>
      <w:r w:rsidR="008B0101">
        <w:t xml:space="preserve">core network or </w:t>
      </w:r>
      <w:r w:rsidR="00347E96">
        <w:t>RAN side</w:t>
      </w:r>
      <w:r w:rsidR="00347E96">
        <w:rPr>
          <w:lang w:val="en-US"/>
        </w:rPr>
        <w:t xml:space="preserve">, </w:t>
      </w:r>
      <w:r w:rsidR="00347E96">
        <w:t xml:space="preserve">including session-level and device-level interaction scenarios. The </w:t>
      </w:r>
      <w:r w:rsidR="008B0101">
        <w:t xml:space="preserve">enhanced </w:t>
      </w:r>
      <w:r w:rsidR="00347E96">
        <w:t>protocol design can be also used in application scenarios such as model interaction and model distribution in the future. It should enhance efficiency while ensuring secure, scalable, responsive, and reliable data transfers across the core network system.</w:t>
      </w:r>
      <w:r w:rsidRPr="00B31407">
        <w:rPr>
          <w:lang w:val="en-US"/>
        </w:rPr>
        <w:t xml:space="preserve"> </w:t>
      </w:r>
    </w:p>
    <w:p w14:paraId="2CC86773" w14:textId="36C1C95B" w:rsidR="00564E14" w:rsidRPr="00347E96" w:rsidRDefault="00B31407" w:rsidP="00677B9C">
      <w:r w:rsidRPr="00B31407">
        <w:rPr>
          <w:lang w:val="en-US"/>
        </w:rPr>
        <w:t xml:space="preserve">This </w:t>
      </w:r>
      <w:r w:rsidR="006E6BF7">
        <w:rPr>
          <w:lang w:val="en-US"/>
        </w:rPr>
        <w:t xml:space="preserve">discussion paper is aim to initial a </w:t>
      </w:r>
      <w:r w:rsidRPr="00B31407">
        <w:rPr>
          <w:lang w:val="en-US"/>
        </w:rPr>
        <w:t>protocol study under the scope of stage 3</w:t>
      </w:r>
      <w:r w:rsidR="006E6BF7" w:rsidRPr="006E6BF7">
        <w:rPr>
          <w:lang w:val="en-US"/>
        </w:rPr>
        <w:t xml:space="preserve"> </w:t>
      </w:r>
      <w:r w:rsidR="006E6BF7">
        <w:rPr>
          <w:lang w:val="en-US"/>
        </w:rPr>
        <w:t>to solve the above</w:t>
      </w:r>
      <w:r w:rsidR="006E6BF7" w:rsidRPr="00B31407">
        <w:rPr>
          <w:lang w:val="en-US"/>
        </w:rPr>
        <w:t xml:space="preserve"> issue</w:t>
      </w:r>
      <w:r w:rsidRPr="00B31407">
        <w:rPr>
          <w:lang w:val="en-US"/>
        </w:rPr>
        <w:t>.</w:t>
      </w:r>
    </w:p>
    <w:p w14:paraId="3594D74D" w14:textId="77777777" w:rsidR="00AC05BF" w:rsidRDefault="003320C8">
      <w:pPr>
        <w:pStyle w:val="1"/>
        <w:ind w:left="0" w:firstLine="0"/>
      </w:pPr>
      <w:r>
        <w:t>2</w:t>
      </w:r>
      <w:r>
        <w:tab/>
        <w:t>Discussion</w:t>
      </w:r>
    </w:p>
    <w:p w14:paraId="585E5B92" w14:textId="42C69FFF" w:rsidR="00271236" w:rsidRPr="000D2F0F" w:rsidRDefault="00DD544C" w:rsidP="00F7261F">
      <w:pPr>
        <w:rPr>
          <w:lang w:val="en-US"/>
        </w:rPr>
      </w:pPr>
      <w:r>
        <w:t>T</w:t>
      </w:r>
      <w:r w:rsidRPr="00250C7A">
        <w:t xml:space="preserve">he network automation, analytics and other 5G scenarios, </w:t>
      </w:r>
      <w:r>
        <w:t xml:space="preserve">are </w:t>
      </w:r>
      <w:r w:rsidRPr="00250C7A">
        <w:t>increasingly us</w:t>
      </w:r>
      <w:r>
        <w:t>ing</w:t>
      </w:r>
      <w:r w:rsidRPr="00250C7A">
        <w:t xml:space="preserve"> AI/ML technologies, </w:t>
      </w:r>
      <w:r w:rsidRPr="007449A1">
        <w:t>which require frequent transmission of large amounts of data.</w:t>
      </w:r>
      <w:r w:rsidRPr="00DC18EC">
        <w:t xml:space="preserve"> However, in actual </w:t>
      </w:r>
      <w:r>
        <w:t xml:space="preserve">network </w:t>
      </w:r>
      <w:r w:rsidRPr="00DC18EC">
        <w:t xml:space="preserve">deployment and laboratory simulation, we have identified some drawbacks of the current SBI protocol in </w:t>
      </w:r>
      <w:r>
        <w:t xml:space="preserve">the </w:t>
      </w:r>
      <w:r w:rsidRPr="00DC18EC">
        <w:t>scenarios where large amounts of data are frequently transmitted</w:t>
      </w:r>
      <w:r>
        <w:t xml:space="preserve">,e.g. the </w:t>
      </w:r>
      <w:r w:rsidRPr="00250C7A">
        <w:t xml:space="preserve">huge </w:t>
      </w:r>
      <w:r>
        <w:t xml:space="preserve">performance </w:t>
      </w:r>
      <w:r w:rsidRPr="00250C7A">
        <w:t>consumption.</w:t>
      </w:r>
      <w:r>
        <w:t xml:space="preserve"> To verify this </w:t>
      </w:r>
      <w:r>
        <w:rPr>
          <w:rFonts w:hint="eastAsia"/>
        </w:rPr>
        <w:t>idea,</w:t>
      </w:r>
      <w:r>
        <w:rPr>
          <w:lang w:val="en-US"/>
        </w:rPr>
        <w:t xml:space="preserve"> w</w:t>
      </w:r>
      <w:r w:rsidRPr="007449A1">
        <w:rPr>
          <w:lang w:val="en-US"/>
        </w:rPr>
        <w:t xml:space="preserve">e tested the performance </w:t>
      </w:r>
      <w:r w:rsidRPr="00250C7A">
        <w:t>consumption</w:t>
      </w:r>
      <w:r w:rsidRPr="007449A1">
        <w:rPr>
          <w:lang w:val="en-US"/>
        </w:rPr>
        <w:t xml:space="preserve"> of two different protocol stacks in the lab.</w:t>
      </w:r>
      <w:r>
        <w:rPr>
          <w:lang w:val="en-US"/>
        </w:rPr>
        <w:t xml:space="preserve">. The following test data is the percentage of CPU usage consumed by the HTTP+TCP </w:t>
      </w:r>
      <w:r>
        <w:rPr>
          <w:rFonts w:hint="eastAsia"/>
          <w:lang w:val="en-US"/>
        </w:rPr>
        <w:t xml:space="preserve">stack </w:t>
      </w:r>
      <w:r>
        <w:rPr>
          <w:lang w:val="en-US"/>
        </w:rPr>
        <w:t>and the UDP stack</w:t>
      </w:r>
      <w:r>
        <w:rPr>
          <w:rFonts w:hint="eastAsia"/>
          <w:lang w:val="en-US"/>
        </w:rPr>
        <w:t xml:space="preserve"> </w:t>
      </w:r>
      <w:r w:rsidRPr="000D2F0F">
        <w:rPr>
          <w:lang w:val="en-US"/>
        </w:rPr>
        <w:t xml:space="preserve">under different numbers of </w:t>
      </w:r>
      <w:r>
        <w:rPr>
          <w:lang w:val="en-US"/>
        </w:rPr>
        <w:t>messages per second.</w:t>
      </w:r>
      <w:r w:rsidR="000D2F0F">
        <w:rPr>
          <w:lang w:val="en-US"/>
        </w:rPr>
        <w:t xml:space="preserve"> </w:t>
      </w:r>
    </w:p>
    <w:tbl>
      <w:tblPr>
        <w:tblW w:w="6086" w:type="dxa"/>
        <w:jc w:val="center"/>
        <w:tblCellMar>
          <w:left w:w="0" w:type="dxa"/>
          <w:right w:w="0" w:type="dxa"/>
        </w:tblCellMar>
        <w:tblLook w:val="04A0" w:firstRow="1" w:lastRow="0" w:firstColumn="1" w:lastColumn="0" w:noHBand="0" w:noVBand="1"/>
      </w:tblPr>
      <w:tblGrid>
        <w:gridCol w:w="2117"/>
        <w:gridCol w:w="1984"/>
        <w:gridCol w:w="1985"/>
      </w:tblGrid>
      <w:tr w:rsidR="00271236" w:rsidRPr="00271236" w14:paraId="71457B31" w14:textId="77777777" w:rsidTr="000D2F0F">
        <w:trPr>
          <w:trHeight w:val="330"/>
          <w:jc w:val="cent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8C5E8" w14:textId="1BEF1CF9" w:rsidR="00271236" w:rsidRPr="00271236" w:rsidRDefault="00A6641C" w:rsidP="000D2F0F">
            <w:pPr>
              <w:overflowPunct/>
              <w:autoSpaceDE/>
              <w:autoSpaceDN/>
              <w:adjustRightInd/>
              <w:spacing w:after="0"/>
              <w:jc w:val="center"/>
              <w:textAlignment w:val="auto"/>
              <w:rPr>
                <w:b/>
                <w:bCs/>
                <w:lang w:val="en-US"/>
              </w:rPr>
            </w:pPr>
            <w:r w:rsidRPr="000D2F0F">
              <w:rPr>
                <w:b/>
                <w:bCs/>
                <w:lang w:val="en-US"/>
              </w:rPr>
              <w:t># of Messages per sec</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497DF8" w14:textId="37E97245" w:rsidR="000D2F0F" w:rsidRDefault="00A6641C" w:rsidP="000D2F0F">
            <w:pPr>
              <w:overflowPunct/>
              <w:autoSpaceDE/>
              <w:autoSpaceDN/>
              <w:adjustRightInd/>
              <w:spacing w:after="0"/>
              <w:jc w:val="center"/>
              <w:textAlignment w:val="auto"/>
              <w:rPr>
                <w:b/>
                <w:bCs/>
              </w:rPr>
            </w:pPr>
            <w:r w:rsidRPr="000D2F0F">
              <w:rPr>
                <w:rFonts w:hint="eastAsia"/>
                <w:b/>
                <w:bCs/>
              </w:rPr>
              <w:t xml:space="preserve">CPU </w:t>
            </w:r>
            <w:r w:rsidRPr="000D2F0F">
              <w:rPr>
                <w:b/>
                <w:bCs/>
              </w:rPr>
              <w:t>Usage</w:t>
            </w:r>
            <w:r w:rsidR="000D2F0F">
              <w:rPr>
                <w:b/>
                <w:bCs/>
              </w:rPr>
              <w:t xml:space="preserve"> </w:t>
            </w:r>
          </w:p>
          <w:p w14:paraId="503D4FF0" w14:textId="70288E42" w:rsidR="00271236" w:rsidRPr="00271236" w:rsidRDefault="00A6641C" w:rsidP="000D2F0F">
            <w:pPr>
              <w:overflowPunct/>
              <w:autoSpaceDE/>
              <w:autoSpaceDN/>
              <w:adjustRightInd/>
              <w:spacing w:after="0"/>
              <w:jc w:val="center"/>
              <w:textAlignment w:val="auto"/>
              <w:rPr>
                <w:b/>
                <w:bCs/>
                <w:lang w:val="en-US"/>
              </w:rPr>
            </w:pPr>
            <w:r w:rsidRPr="000D2F0F">
              <w:rPr>
                <w:b/>
                <w:bCs/>
              </w:rPr>
              <w:t>(</w:t>
            </w:r>
            <w:r w:rsidR="000D2F0F">
              <w:rPr>
                <w:b/>
                <w:bCs/>
              </w:rPr>
              <w:t>HTTP+TCP</w:t>
            </w:r>
            <w:r w:rsidRPr="000D2F0F">
              <w:rPr>
                <w:b/>
                <w:bCs/>
              </w:rPr>
              <w:t xml:space="preserve"> </w:t>
            </w:r>
            <w:r w:rsidR="000D2F0F">
              <w:rPr>
                <w:b/>
                <w:bCs/>
              </w:rPr>
              <w:t>stack</w:t>
            </w:r>
            <w:r w:rsidRPr="000D2F0F">
              <w:rPr>
                <w:b/>
                <w:bCs/>
              </w:rPr>
              <w:t>)</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2DCBED" w14:textId="657440DE" w:rsidR="000D2F0F" w:rsidRDefault="00896020" w:rsidP="000D2F0F">
            <w:pPr>
              <w:overflowPunct/>
              <w:autoSpaceDE/>
              <w:autoSpaceDN/>
              <w:adjustRightInd/>
              <w:spacing w:after="0"/>
              <w:jc w:val="center"/>
              <w:textAlignment w:val="auto"/>
              <w:rPr>
                <w:b/>
                <w:bCs/>
              </w:rPr>
            </w:pPr>
            <w:r w:rsidRPr="000D2F0F">
              <w:rPr>
                <w:b/>
                <w:bCs/>
              </w:rPr>
              <w:t>CPU Usage</w:t>
            </w:r>
            <w:r w:rsidR="000D2F0F">
              <w:rPr>
                <w:b/>
                <w:bCs/>
              </w:rPr>
              <w:t xml:space="preserve"> </w:t>
            </w:r>
          </w:p>
          <w:p w14:paraId="5B30915D" w14:textId="58504B33" w:rsidR="00271236" w:rsidRPr="00271236" w:rsidRDefault="00896020" w:rsidP="000D2F0F">
            <w:pPr>
              <w:overflowPunct/>
              <w:autoSpaceDE/>
              <w:autoSpaceDN/>
              <w:adjustRightInd/>
              <w:spacing w:after="0"/>
              <w:jc w:val="center"/>
              <w:textAlignment w:val="auto"/>
              <w:rPr>
                <w:b/>
                <w:bCs/>
                <w:lang w:val="en-US"/>
              </w:rPr>
            </w:pPr>
            <w:r w:rsidRPr="000D2F0F">
              <w:rPr>
                <w:b/>
                <w:bCs/>
              </w:rPr>
              <w:t>(</w:t>
            </w:r>
            <w:r w:rsidR="000D2F0F">
              <w:rPr>
                <w:b/>
                <w:bCs/>
              </w:rPr>
              <w:t>UDP stack</w:t>
            </w:r>
            <w:r w:rsidRPr="000D2F0F">
              <w:rPr>
                <w:b/>
                <w:bCs/>
                <w:lang w:val="en-US"/>
              </w:rPr>
              <w:t>)</w:t>
            </w:r>
          </w:p>
        </w:tc>
      </w:tr>
      <w:tr w:rsidR="00271236" w:rsidRPr="00271236" w14:paraId="335E42B9" w14:textId="77777777" w:rsidTr="000D2F0F">
        <w:trPr>
          <w:trHeight w:val="33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401E9" w14:textId="77777777" w:rsidR="00271236" w:rsidRPr="00271236" w:rsidRDefault="00271236" w:rsidP="000D2F0F">
            <w:pPr>
              <w:overflowPunct/>
              <w:autoSpaceDE/>
              <w:autoSpaceDN/>
              <w:adjustRightInd/>
              <w:spacing w:after="0"/>
              <w:jc w:val="center"/>
              <w:textAlignment w:val="auto"/>
            </w:pPr>
            <w:r w:rsidRPr="00271236">
              <w:rPr>
                <w:rFonts w:hint="eastAsia"/>
              </w:rPr>
              <w:t>10000</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A0BE7" w14:textId="77777777" w:rsidR="00271236" w:rsidRPr="00271236" w:rsidRDefault="00271236" w:rsidP="000D2F0F">
            <w:pPr>
              <w:overflowPunct/>
              <w:autoSpaceDE/>
              <w:autoSpaceDN/>
              <w:adjustRightInd/>
              <w:spacing w:after="0"/>
              <w:jc w:val="center"/>
              <w:textAlignment w:val="auto"/>
            </w:pPr>
            <w:r w:rsidRPr="00271236">
              <w:rPr>
                <w:rFonts w:hint="eastAsia"/>
              </w:rPr>
              <w:t>152%</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4788F7" w14:textId="77777777" w:rsidR="00271236" w:rsidRPr="00271236" w:rsidRDefault="00271236" w:rsidP="000D2F0F">
            <w:pPr>
              <w:overflowPunct/>
              <w:autoSpaceDE/>
              <w:autoSpaceDN/>
              <w:adjustRightInd/>
              <w:spacing w:after="0"/>
              <w:jc w:val="center"/>
              <w:textAlignment w:val="auto"/>
            </w:pPr>
            <w:r w:rsidRPr="00271236">
              <w:rPr>
                <w:rFonts w:hint="eastAsia"/>
              </w:rPr>
              <w:t>30%</w:t>
            </w:r>
          </w:p>
        </w:tc>
      </w:tr>
      <w:tr w:rsidR="00271236" w:rsidRPr="00271236" w14:paraId="2DA8E0DF" w14:textId="77777777" w:rsidTr="000D2F0F">
        <w:trPr>
          <w:trHeight w:val="33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288A0" w14:textId="77777777" w:rsidR="00271236" w:rsidRPr="00271236" w:rsidRDefault="00271236" w:rsidP="000D2F0F">
            <w:pPr>
              <w:overflowPunct/>
              <w:autoSpaceDE/>
              <w:autoSpaceDN/>
              <w:adjustRightInd/>
              <w:spacing w:after="0"/>
              <w:jc w:val="center"/>
              <w:textAlignment w:val="auto"/>
            </w:pPr>
            <w:r w:rsidRPr="00271236">
              <w:rPr>
                <w:rFonts w:hint="eastAsia"/>
              </w:rPr>
              <w:t>15000</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03EAA" w14:textId="77777777" w:rsidR="00271236" w:rsidRPr="00271236" w:rsidRDefault="00271236" w:rsidP="000D2F0F">
            <w:pPr>
              <w:overflowPunct/>
              <w:autoSpaceDE/>
              <w:autoSpaceDN/>
              <w:adjustRightInd/>
              <w:spacing w:after="0"/>
              <w:jc w:val="center"/>
              <w:textAlignment w:val="auto"/>
            </w:pPr>
            <w:r w:rsidRPr="00271236">
              <w:rPr>
                <w:rFonts w:hint="eastAsia"/>
              </w:rPr>
              <w:t>197%</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60BFBF" w14:textId="77777777" w:rsidR="00271236" w:rsidRPr="00271236" w:rsidRDefault="00271236" w:rsidP="000D2F0F">
            <w:pPr>
              <w:overflowPunct/>
              <w:autoSpaceDE/>
              <w:autoSpaceDN/>
              <w:adjustRightInd/>
              <w:spacing w:after="0"/>
              <w:jc w:val="center"/>
              <w:textAlignment w:val="auto"/>
            </w:pPr>
            <w:r w:rsidRPr="00271236">
              <w:rPr>
                <w:rFonts w:hint="eastAsia"/>
              </w:rPr>
              <w:t>38%</w:t>
            </w:r>
          </w:p>
        </w:tc>
      </w:tr>
      <w:tr w:rsidR="00271236" w:rsidRPr="00271236" w14:paraId="06FF98EF" w14:textId="77777777" w:rsidTr="000D2F0F">
        <w:trPr>
          <w:trHeight w:val="33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7A6B9" w14:textId="77777777" w:rsidR="00271236" w:rsidRPr="00271236" w:rsidRDefault="00271236" w:rsidP="000D2F0F">
            <w:pPr>
              <w:overflowPunct/>
              <w:autoSpaceDE/>
              <w:autoSpaceDN/>
              <w:adjustRightInd/>
              <w:spacing w:after="0"/>
              <w:jc w:val="center"/>
              <w:textAlignment w:val="auto"/>
            </w:pPr>
            <w:r w:rsidRPr="00271236">
              <w:rPr>
                <w:rFonts w:hint="eastAsia"/>
              </w:rPr>
              <w:t>31000</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3EDA3" w14:textId="77777777" w:rsidR="00271236" w:rsidRPr="00271236" w:rsidRDefault="00271236" w:rsidP="000D2F0F">
            <w:pPr>
              <w:overflowPunct/>
              <w:autoSpaceDE/>
              <w:autoSpaceDN/>
              <w:adjustRightInd/>
              <w:spacing w:after="0"/>
              <w:jc w:val="center"/>
              <w:textAlignment w:val="auto"/>
            </w:pPr>
            <w:r w:rsidRPr="00271236">
              <w:rPr>
                <w:rFonts w:hint="eastAsia"/>
              </w:rPr>
              <w:t>314%</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ED0454E" w14:textId="77777777" w:rsidR="00271236" w:rsidRPr="00271236" w:rsidRDefault="00271236" w:rsidP="000D2F0F">
            <w:pPr>
              <w:overflowPunct/>
              <w:autoSpaceDE/>
              <w:autoSpaceDN/>
              <w:adjustRightInd/>
              <w:spacing w:after="0"/>
              <w:jc w:val="center"/>
              <w:textAlignment w:val="auto"/>
            </w:pPr>
            <w:r w:rsidRPr="00271236">
              <w:rPr>
                <w:rFonts w:hint="eastAsia"/>
              </w:rPr>
              <w:t>58%</w:t>
            </w:r>
          </w:p>
        </w:tc>
      </w:tr>
      <w:tr w:rsidR="00271236" w:rsidRPr="00271236" w14:paraId="14F4034D" w14:textId="77777777" w:rsidTr="000D2F0F">
        <w:trPr>
          <w:trHeight w:val="33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AB14A" w14:textId="77777777" w:rsidR="00271236" w:rsidRPr="00271236" w:rsidRDefault="00271236" w:rsidP="000D2F0F">
            <w:pPr>
              <w:overflowPunct/>
              <w:autoSpaceDE/>
              <w:autoSpaceDN/>
              <w:adjustRightInd/>
              <w:spacing w:after="0"/>
              <w:jc w:val="center"/>
              <w:textAlignment w:val="auto"/>
            </w:pPr>
            <w:r w:rsidRPr="00271236">
              <w:rPr>
                <w:rFonts w:hint="eastAsia"/>
              </w:rPr>
              <w:t>36000</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01AA8" w14:textId="77777777" w:rsidR="00271236" w:rsidRPr="00271236" w:rsidRDefault="00271236" w:rsidP="000D2F0F">
            <w:pPr>
              <w:overflowPunct/>
              <w:autoSpaceDE/>
              <w:autoSpaceDN/>
              <w:adjustRightInd/>
              <w:spacing w:after="0"/>
              <w:jc w:val="center"/>
              <w:textAlignment w:val="auto"/>
            </w:pPr>
            <w:r w:rsidRPr="00271236">
              <w:rPr>
                <w:rFonts w:hint="eastAsia"/>
              </w:rPr>
              <w:t>348%</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5B7066" w14:textId="77777777" w:rsidR="00271236" w:rsidRPr="00271236" w:rsidRDefault="00271236" w:rsidP="000D2F0F">
            <w:pPr>
              <w:overflowPunct/>
              <w:autoSpaceDE/>
              <w:autoSpaceDN/>
              <w:adjustRightInd/>
              <w:spacing w:after="0"/>
              <w:jc w:val="center"/>
              <w:textAlignment w:val="auto"/>
            </w:pPr>
            <w:r w:rsidRPr="00271236">
              <w:rPr>
                <w:rFonts w:hint="eastAsia"/>
              </w:rPr>
              <w:t>63%</w:t>
            </w:r>
          </w:p>
        </w:tc>
      </w:tr>
      <w:tr w:rsidR="00271236" w:rsidRPr="00271236" w14:paraId="5989673A" w14:textId="77777777" w:rsidTr="000D2F0F">
        <w:trPr>
          <w:trHeight w:val="330"/>
          <w:jc w:val="center"/>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F5964" w14:textId="77777777" w:rsidR="00271236" w:rsidRPr="00271236" w:rsidRDefault="00271236" w:rsidP="000D2F0F">
            <w:pPr>
              <w:overflowPunct/>
              <w:autoSpaceDE/>
              <w:autoSpaceDN/>
              <w:adjustRightInd/>
              <w:spacing w:after="0"/>
              <w:jc w:val="center"/>
              <w:textAlignment w:val="auto"/>
            </w:pPr>
            <w:r w:rsidRPr="00271236">
              <w:rPr>
                <w:rFonts w:hint="eastAsia"/>
              </w:rPr>
              <w:t>50000</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548E9" w14:textId="77777777" w:rsidR="00271236" w:rsidRPr="00271236" w:rsidRDefault="00271236" w:rsidP="000D2F0F">
            <w:pPr>
              <w:overflowPunct/>
              <w:autoSpaceDE/>
              <w:autoSpaceDN/>
              <w:adjustRightInd/>
              <w:spacing w:after="0"/>
              <w:jc w:val="center"/>
              <w:textAlignment w:val="auto"/>
            </w:pPr>
            <w:r w:rsidRPr="00271236">
              <w:rPr>
                <w:rFonts w:hint="eastAsia"/>
              </w:rPr>
              <w:t>434%</w:t>
            </w:r>
          </w:p>
        </w:tc>
        <w:tc>
          <w:tcPr>
            <w:tcW w:w="19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4B0EF4" w14:textId="77777777" w:rsidR="00271236" w:rsidRPr="00271236" w:rsidRDefault="00271236" w:rsidP="000D2F0F">
            <w:pPr>
              <w:overflowPunct/>
              <w:autoSpaceDE/>
              <w:autoSpaceDN/>
              <w:adjustRightInd/>
              <w:spacing w:after="0"/>
              <w:jc w:val="center"/>
              <w:textAlignment w:val="auto"/>
            </w:pPr>
            <w:r w:rsidRPr="00271236">
              <w:rPr>
                <w:rFonts w:hint="eastAsia"/>
              </w:rPr>
              <w:t>76%</w:t>
            </w:r>
          </w:p>
        </w:tc>
      </w:tr>
      <w:tr w:rsidR="00271236" w:rsidRPr="00271236" w14:paraId="3EB8D74C" w14:textId="77777777" w:rsidTr="000D2F0F">
        <w:trPr>
          <w:trHeight w:val="330"/>
          <w:jc w:val="center"/>
        </w:trPr>
        <w:tc>
          <w:tcPr>
            <w:tcW w:w="608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A0BF1" w14:textId="652CCAF0" w:rsidR="00271236" w:rsidRPr="00271236" w:rsidRDefault="000D2F0F" w:rsidP="000D2F0F">
            <w:pPr>
              <w:overflowPunct/>
              <w:autoSpaceDE/>
              <w:autoSpaceDN/>
              <w:adjustRightInd/>
              <w:spacing w:after="0"/>
              <w:jc w:val="center"/>
              <w:textAlignment w:val="auto"/>
              <w:rPr>
                <w:lang w:val="en-US"/>
              </w:rPr>
            </w:pPr>
            <w:r>
              <w:rPr>
                <w:lang w:val="en-US"/>
              </w:rPr>
              <w:t xml:space="preserve">Note: </w:t>
            </w:r>
            <w:r w:rsidRPr="000D2F0F">
              <w:rPr>
                <w:lang w:val="en-US"/>
              </w:rPr>
              <w:t>The message net load length is 600 bytes.</w:t>
            </w:r>
          </w:p>
        </w:tc>
      </w:tr>
    </w:tbl>
    <w:p w14:paraId="1726863C" w14:textId="354D20F5" w:rsidR="007C0506" w:rsidRDefault="00014F30" w:rsidP="00014F30">
      <w:pPr>
        <w:rPr>
          <w:lang w:val="en-US"/>
        </w:rPr>
      </w:pPr>
      <w:r w:rsidRPr="003E7E95">
        <w:rPr>
          <w:rFonts w:hint="eastAsia"/>
          <w:b/>
          <w:bCs/>
          <w:lang w:val="en-US"/>
        </w:rPr>
        <w:t>O</w:t>
      </w:r>
      <w:r w:rsidRPr="003E7E95">
        <w:rPr>
          <w:b/>
          <w:bCs/>
          <w:lang w:val="en-US"/>
        </w:rPr>
        <w:t>bservation1</w:t>
      </w:r>
      <w:r w:rsidRPr="003E7E95">
        <w:rPr>
          <w:lang w:val="en-US"/>
        </w:rPr>
        <w:t xml:space="preserve">: </w:t>
      </w:r>
    </w:p>
    <w:p w14:paraId="6A7BD0D3" w14:textId="16E3897E" w:rsidR="00B64CF9" w:rsidRPr="00F7261F" w:rsidRDefault="00DD544C" w:rsidP="00014F30">
      <w:pPr>
        <w:rPr>
          <w:lang w:val="en-US"/>
        </w:rPr>
      </w:pPr>
      <w:r>
        <w:rPr>
          <w:rFonts w:hint="eastAsia"/>
          <w:lang w:val="en-US"/>
        </w:rPr>
        <w:t>Fro</w:t>
      </w:r>
      <w:r>
        <w:rPr>
          <w:lang w:val="en-US"/>
        </w:rPr>
        <w:t>m the test data, i</w:t>
      </w:r>
      <w:r w:rsidRPr="007C0506">
        <w:rPr>
          <w:lang w:val="en-US"/>
        </w:rPr>
        <w:t xml:space="preserve">t can be observed that </w:t>
      </w:r>
      <w:r w:rsidRPr="00DC18EC">
        <w:rPr>
          <w:lang w:val="en-US"/>
        </w:rPr>
        <w:t>whe</w:t>
      </w:r>
      <w:r>
        <w:rPr>
          <w:lang w:val="en-US"/>
        </w:rPr>
        <w:t>n</w:t>
      </w:r>
      <w:r w:rsidRPr="00DC18EC">
        <w:rPr>
          <w:lang w:val="en-US"/>
        </w:rPr>
        <w:t xml:space="preserve"> a large amount of data needs to be transmitted</w:t>
      </w:r>
      <w:r>
        <w:rPr>
          <w:lang w:val="en-US"/>
        </w:rPr>
        <w:t xml:space="preserve">, </w:t>
      </w:r>
      <w:r w:rsidRPr="007C0506">
        <w:rPr>
          <w:lang w:val="en-US"/>
        </w:rPr>
        <w:t xml:space="preserve">the CPU is always in an overloaded state when using the HTTP+TCP stack. </w:t>
      </w:r>
      <w:r>
        <w:rPr>
          <w:lang w:val="en-US"/>
        </w:rPr>
        <w:t>However</w:t>
      </w:r>
      <w:r w:rsidRPr="007C0506">
        <w:rPr>
          <w:lang w:val="en-US"/>
        </w:rPr>
        <w:t xml:space="preserve">, </w:t>
      </w:r>
      <w:r>
        <w:rPr>
          <w:lang w:val="en-US"/>
        </w:rPr>
        <w:t>for</w:t>
      </w:r>
      <w:r w:rsidRPr="00DC18EC">
        <w:rPr>
          <w:lang w:val="en-US"/>
        </w:rPr>
        <w:t xml:space="preserve"> the same testing conditions, the performance consumption of UDP stack is approximately one-fifth of that of the HTTP</w:t>
      </w:r>
      <w:r w:rsidRPr="007C0506">
        <w:rPr>
          <w:lang w:val="en-US"/>
        </w:rPr>
        <w:t>+TCP</w:t>
      </w:r>
      <w:r w:rsidRPr="00DC18EC">
        <w:rPr>
          <w:lang w:val="en-US"/>
        </w:rPr>
        <w:t xml:space="preserve"> protocol stack</w:t>
      </w:r>
      <w:r w:rsidR="007C0506" w:rsidRPr="007C0506">
        <w:rPr>
          <w:lang w:val="en-US"/>
        </w:rPr>
        <w:t>.</w:t>
      </w:r>
      <w:r w:rsidR="00486106">
        <w:rPr>
          <w:lang w:val="en-US"/>
        </w:rPr>
        <w:t xml:space="preserve"> </w:t>
      </w:r>
    </w:p>
    <w:p w14:paraId="26A80973" w14:textId="1ACFE85C" w:rsidR="007B5EB9" w:rsidRDefault="007B5EB9" w:rsidP="00BD17CA">
      <w:bookmarkStart w:id="0" w:name="_Hlk166825096"/>
    </w:p>
    <w:p w14:paraId="7BA47E34" w14:textId="6A910158" w:rsidR="00BD17CA" w:rsidRDefault="00DD544C" w:rsidP="00BD17CA">
      <w:pPr>
        <w:rPr>
          <w:color w:val="000000" w:themeColor="text1"/>
          <w:lang w:val="en-US"/>
        </w:rPr>
      </w:pPr>
      <w:r>
        <w:rPr>
          <w:color w:val="000000" w:themeColor="text1"/>
          <w:lang w:val="en-US"/>
        </w:rPr>
        <w:t>Currently, w</w:t>
      </w:r>
      <w:r w:rsidRPr="002A11EC">
        <w:rPr>
          <w:color w:val="000000" w:themeColor="text1"/>
          <w:lang w:val="en-US"/>
        </w:rPr>
        <w:t xml:space="preserve">e are planning to use </w:t>
      </w:r>
      <w:r>
        <w:rPr>
          <w:color w:val="000000" w:themeColor="text1"/>
          <w:lang w:val="en-US"/>
        </w:rPr>
        <w:t>multiple</w:t>
      </w:r>
      <w:r w:rsidRPr="002A11EC">
        <w:rPr>
          <w:rFonts w:hint="eastAsia"/>
          <w:color w:val="000000" w:themeColor="text1"/>
          <w:lang w:val="en-US"/>
        </w:rPr>
        <w:t xml:space="preserve"> </w:t>
      </w:r>
      <w:r w:rsidRPr="002A11EC">
        <w:rPr>
          <w:color w:val="000000" w:themeColor="text1"/>
          <w:lang w:val="en-US"/>
        </w:rPr>
        <w:t>AI applications</w:t>
      </w:r>
      <w:r>
        <w:rPr>
          <w:color w:val="000000" w:themeColor="text1"/>
          <w:lang w:val="en-US"/>
        </w:rPr>
        <w:t>,</w:t>
      </w:r>
      <w:r w:rsidRPr="002A11EC">
        <w:rPr>
          <w:color w:val="000000" w:themeColor="text1"/>
          <w:lang w:val="en-US"/>
        </w:rPr>
        <w:t xml:space="preserve"> and have already found some</w:t>
      </w:r>
      <w:r>
        <w:rPr>
          <w:color w:val="000000" w:themeColor="text1"/>
          <w:lang w:val="en-US"/>
        </w:rPr>
        <w:t xml:space="preserve"> </w:t>
      </w:r>
      <w:r>
        <w:rPr>
          <w:rFonts w:hint="eastAsia"/>
          <w:color w:val="000000" w:themeColor="text1"/>
          <w:lang w:val="en-US"/>
        </w:rPr>
        <w:t>exposure</w:t>
      </w:r>
      <w:r>
        <w:rPr>
          <w:color w:val="000000" w:themeColor="text1"/>
          <w:lang w:val="en-US"/>
        </w:rPr>
        <w:t xml:space="preserve"> </w:t>
      </w:r>
      <w:r w:rsidRPr="002A11EC">
        <w:rPr>
          <w:color w:val="000000" w:themeColor="text1"/>
          <w:lang w:val="en-US"/>
        </w:rPr>
        <w:t xml:space="preserve">problems caused by high frequency data </w:t>
      </w:r>
      <w:r w:rsidRPr="007449A1">
        <w:t>transmission</w:t>
      </w:r>
      <w:r>
        <w:rPr>
          <w:color w:val="000000" w:themeColor="text1"/>
          <w:lang w:val="en-US"/>
        </w:rPr>
        <w:t xml:space="preserve"> in the following </w:t>
      </w:r>
      <w:r w:rsidRPr="00F7261F">
        <w:rPr>
          <w:color w:val="000000" w:themeColor="text1"/>
          <w:lang w:val="en-US"/>
        </w:rPr>
        <w:t>scenarios</w:t>
      </w:r>
      <w:r w:rsidRPr="002A11EC">
        <w:rPr>
          <w:color w:val="000000" w:themeColor="text1"/>
          <w:lang w:val="en-US"/>
        </w:rPr>
        <w:t>.</w:t>
      </w:r>
      <w:bookmarkEnd w:id="0"/>
    </w:p>
    <w:p w14:paraId="54C3119E" w14:textId="502DE019" w:rsidR="00A57DE7" w:rsidRDefault="00F7261F" w:rsidP="008061EC">
      <w:pPr>
        <w:rPr>
          <w:b/>
          <w:bCs/>
          <w:color w:val="000000" w:themeColor="text1"/>
          <w:lang w:val="en-US"/>
        </w:rPr>
      </w:pPr>
      <w:r w:rsidRPr="00F7261F">
        <w:rPr>
          <w:b/>
          <w:bCs/>
          <w:color w:val="000000" w:themeColor="text1"/>
          <w:lang w:val="en-US"/>
        </w:rPr>
        <w:t>Scenario 1:</w:t>
      </w:r>
      <w:r>
        <w:rPr>
          <w:rFonts w:hint="eastAsia"/>
          <w:b/>
          <w:bCs/>
          <w:color w:val="000000" w:themeColor="text1"/>
          <w:lang w:val="en-US"/>
        </w:rPr>
        <w:t xml:space="preserve"> </w:t>
      </w:r>
      <w:r w:rsidR="00B65DB2" w:rsidRPr="00BD17CA">
        <w:rPr>
          <w:color w:val="000000" w:themeColor="text1"/>
          <w:lang w:val="en-US"/>
        </w:rPr>
        <w:t>Provid</w:t>
      </w:r>
      <w:r w:rsidR="00DD544C">
        <w:rPr>
          <w:color w:val="000000" w:themeColor="text1"/>
          <w:lang w:val="en-US"/>
        </w:rPr>
        <w:t>ing</w:t>
      </w:r>
      <w:r w:rsidR="00B65DB2" w:rsidRPr="00BD17CA">
        <w:rPr>
          <w:color w:val="000000" w:themeColor="text1"/>
          <w:lang w:val="en-US"/>
        </w:rPr>
        <w:t xml:space="preserve"> </w:t>
      </w:r>
      <w:r w:rsidR="00B65DB2">
        <w:rPr>
          <w:color w:val="000000" w:themeColor="text1"/>
          <w:lang w:val="en-US"/>
        </w:rPr>
        <w:t>user</w:t>
      </w:r>
      <w:r w:rsidR="00B65DB2" w:rsidRPr="00BD17CA">
        <w:rPr>
          <w:color w:val="000000" w:themeColor="text1"/>
          <w:lang w:val="en-US"/>
        </w:rPr>
        <w:t>-level experience data reporting.</w:t>
      </w:r>
    </w:p>
    <w:p w14:paraId="72629735" w14:textId="134C97A5" w:rsidR="008C1208" w:rsidRPr="00DD544C" w:rsidRDefault="00DD544C" w:rsidP="00347E96">
      <w:pPr>
        <w:rPr>
          <w:color w:val="000000" w:themeColor="text1"/>
          <w:lang w:val="en-US"/>
        </w:rPr>
      </w:pPr>
      <w:r>
        <w:rPr>
          <w:rFonts w:hint="eastAsia"/>
          <w:color w:val="000000" w:themeColor="text1"/>
          <w:lang w:val="en-US"/>
        </w:rPr>
        <w:lastRenderedPageBreak/>
        <w:t xml:space="preserve">The </w:t>
      </w:r>
      <w:r>
        <w:rPr>
          <w:color w:val="000000" w:themeColor="text1"/>
          <w:lang w:val="en-US"/>
        </w:rPr>
        <w:t xml:space="preserve">experience data of some VIP users is collected </w:t>
      </w:r>
      <w:r>
        <w:rPr>
          <w:rFonts w:hint="eastAsia"/>
          <w:color w:val="000000" w:themeColor="text1"/>
          <w:lang w:val="en-US"/>
        </w:rPr>
        <w:t xml:space="preserve">every </w:t>
      </w:r>
      <w:r>
        <w:rPr>
          <w:color w:val="000000" w:themeColor="text1"/>
          <w:lang w:val="en-US"/>
        </w:rPr>
        <w:t>5 minutes, while the other</w:t>
      </w:r>
      <w:r w:rsidRPr="008061EC">
        <w:rPr>
          <w:color w:val="000000" w:themeColor="text1"/>
          <w:lang w:val="en-US"/>
        </w:rPr>
        <w:t xml:space="preserve"> users are  sampled to collect experience data.</w:t>
      </w:r>
      <w:r>
        <w:rPr>
          <w:color w:val="000000" w:themeColor="text1"/>
          <w:lang w:val="en-US"/>
        </w:rPr>
        <w:t xml:space="preserve"> </w:t>
      </w:r>
      <w:r w:rsidRPr="002A11EC">
        <w:rPr>
          <w:color w:val="000000" w:themeColor="text1"/>
          <w:lang w:val="en-US"/>
        </w:rPr>
        <w:t xml:space="preserve">The message frequency of UPF </w:t>
      </w:r>
      <w:r>
        <w:rPr>
          <w:color w:val="000000" w:themeColor="text1"/>
          <w:lang w:val="en-US"/>
        </w:rPr>
        <w:t xml:space="preserve">may reach to </w:t>
      </w:r>
      <w:r w:rsidRPr="002A11EC">
        <w:rPr>
          <w:color w:val="000000" w:themeColor="text1"/>
          <w:lang w:val="en-US"/>
        </w:rPr>
        <w:t xml:space="preserve">about </w:t>
      </w:r>
      <w:r>
        <w:rPr>
          <w:color w:val="000000" w:themeColor="text1"/>
          <w:lang w:val="en-US"/>
        </w:rPr>
        <w:t>17</w:t>
      </w:r>
      <w:r w:rsidRPr="002A11EC">
        <w:rPr>
          <w:color w:val="000000" w:themeColor="text1"/>
          <w:lang w:val="en-US"/>
        </w:rPr>
        <w:t>00/second</w:t>
      </w:r>
      <w:r>
        <w:rPr>
          <w:color w:val="000000" w:themeColor="text1"/>
          <w:lang w:val="en-US"/>
        </w:rPr>
        <w:t xml:space="preserve">. </w:t>
      </w:r>
    </w:p>
    <w:p w14:paraId="21E6C7AC" w14:textId="7553E394" w:rsidR="00A57DE7" w:rsidRDefault="008061EC" w:rsidP="00BD17CA">
      <w:pPr>
        <w:rPr>
          <w:b/>
          <w:bCs/>
          <w:color w:val="000000" w:themeColor="text1"/>
          <w:lang w:val="en-US"/>
        </w:rPr>
      </w:pPr>
      <w:r w:rsidRPr="00F7261F">
        <w:rPr>
          <w:b/>
          <w:bCs/>
          <w:color w:val="000000" w:themeColor="text1"/>
          <w:lang w:val="en-US"/>
        </w:rPr>
        <w:t>Scenario 2:</w:t>
      </w:r>
      <w:r>
        <w:rPr>
          <w:rFonts w:hint="eastAsia"/>
          <w:b/>
          <w:bCs/>
          <w:color w:val="000000" w:themeColor="text1"/>
          <w:lang w:val="en-US"/>
        </w:rPr>
        <w:t xml:space="preserve"> </w:t>
      </w:r>
      <w:r w:rsidR="00B65DB2" w:rsidRPr="00BD17CA">
        <w:rPr>
          <w:color w:val="000000" w:themeColor="text1"/>
          <w:lang w:val="en-US"/>
        </w:rPr>
        <w:t>Provid</w:t>
      </w:r>
      <w:r w:rsidR="00DD544C">
        <w:rPr>
          <w:color w:val="000000" w:themeColor="text1"/>
          <w:lang w:val="en-US"/>
        </w:rPr>
        <w:t>ing</w:t>
      </w:r>
      <w:r w:rsidR="00B65DB2" w:rsidRPr="00BD17CA">
        <w:rPr>
          <w:color w:val="000000" w:themeColor="text1"/>
          <w:lang w:val="en-US"/>
        </w:rPr>
        <w:t xml:space="preserve"> service-level experience data reporting.</w:t>
      </w:r>
    </w:p>
    <w:p w14:paraId="769C1333" w14:textId="651E98E6" w:rsidR="008C1208" w:rsidRDefault="008061EC" w:rsidP="00347E96">
      <w:pPr>
        <w:rPr>
          <w:color w:val="000000" w:themeColor="text1"/>
          <w:lang w:val="en-US"/>
        </w:rPr>
      </w:pPr>
      <w:r>
        <w:rPr>
          <w:rFonts w:hint="eastAsia"/>
          <w:color w:val="000000" w:themeColor="text1"/>
          <w:lang w:val="en-US"/>
        </w:rPr>
        <w:t xml:space="preserve">The </w:t>
      </w:r>
      <w:r>
        <w:rPr>
          <w:color w:val="000000" w:themeColor="text1"/>
          <w:lang w:val="en-US"/>
        </w:rPr>
        <w:t xml:space="preserve">experience data of users </w:t>
      </w:r>
      <w:r w:rsidRPr="00BD17CA">
        <w:rPr>
          <w:color w:val="000000" w:themeColor="text1"/>
          <w:lang w:val="en-US"/>
        </w:rPr>
        <w:t xml:space="preserve">who have signed up for </w:t>
      </w:r>
      <w:r>
        <w:rPr>
          <w:color w:val="000000" w:themeColor="text1"/>
          <w:lang w:val="en-US"/>
        </w:rPr>
        <w:t>VIP</w:t>
      </w:r>
      <w:r w:rsidRPr="00BD17CA">
        <w:rPr>
          <w:color w:val="000000" w:themeColor="text1"/>
          <w:lang w:val="en-US"/>
        </w:rPr>
        <w:t xml:space="preserve"> </w:t>
      </w:r>
      <w:r w:rsidR="00B65DB2">
        <w:rPr>
          <w:color w:val="000000" w:themeColor="text1"/>
          <w:lang w:val="en-US"/>
        </w:rPr>
        <w:t>application services</w:t>
      </w:r>
      <w:r>
        <w:rPr>
          <w:color w:val="000000" w:themeColor="text1"/>
          <w:lang w:val="en-US"/>
        </w:rPr>
        <w:t xml:space="preserve"> is collected </w:t>
      </w:r>
      <w:r w:rsidR="008C1208">
        <w:rPr>
          <w:color w:val="000000" w:themeColor="text1"/>
          <w:lang w:val="en-US"/>
        </w:rPr>
        <w:t>every minute</w:t>
      </w:r>
      <w:r w:rsidR="007B5EB9">
        <w:rPr>
          <w:color w:val="000000" w:themeColor="text1"/>
          <w:lang w:val="en-US"/>
        </w:rPr>
        <w:t>, while the other</w:t>
      </w:r>
      <w:r w:rsidR="007B5EB9" w:rsidRPr="008061EC">
        <w:rPr>
          <w:color w:val="000000" w:themeColor="text1"/>
          <w:lang w:val="en-US"/>
        </w:rPr>
        <w:t xml:space="preserve"> </w:t>
      </w:r>
      <w:r w:rsidRPr="008061EC">
        <w:rPr>
          <w:color w:val="000000" w:themeColor="text1"/>
          <w:lang w:val="en-US"/>
        </w:rPr>
        <w:t xml:space="preserve">users </w:t>
      </w:r>
      <w:r w:rsidRPr="00BD17CA">
        <w:rPr>
          <w:color w:val="000000" w:themeColor="text1"/>
          <w:lang w:val="en-US"/>
        </w:rPr>
        <w:t xml:space="preserve">who use </w:t>
      </w:r>
      <w:r>
        <w:rPr>
          <w:color w:val="000000" w:themeColor="text1"/>
          <w:lang w:val="en-US"/>
        </w:rPr>
        <w:t>VIP</w:t>
      </w:r>
      <w:r w:rsidR="00B65DB2">
        <w:rPr>
          <w:color w:val="000000" w:themeColor="text1"/>
          <w:lang w:val="en-US"/>
        </w:rPr>
        <w:t xml:space="preserve"> application</w:t>
      </w:r>
      <w:r w:rsidRPr="00BD17CA">
        <w:rPr>
          <w:color w:val="000000" w:themeColor="text1"/>
          <w:lang w:val="en-US"/>
        </w:rPr>
        <w:t>s</w:t>
      </w:r>
      <w:r>
        <w:rPr>
          <w:color w:val="000000" w:themeColor="text1"/>
          <w:lang w:val="en-US"/>
        </w:rPr>
        <w:t xml:space="preserve"> </w:t>
      </w:r>
      <w:r w:rsidRPr="008061EC">
        <w:rPr>
          <w:color w:val="000000" w:themeColor="text1"/>
          <w:lang w:val="en-US"/>
        </w:rPr>
        <w:t>are also sampled to collect experience data.</w:t>
      </w:r>
      <w:r>
        <w:rPr>
          <w:color w:val="000000" w:themeColor="text1"/>
          <w:lang w:val="en-US"/>
        </w:rPr>
        <w:t xml:space="preserve"> </w:t>
      </w:r>
      <w:r w:rsidR="002A11EC" w:rsidRPr="002A11EC">
        <w:rPr>
          <w:color w:val="000000" w:themeColor="text1"/>
          <w:lang w:val="en-US"/>
        </w:rPr>
        <w:t>The message frequency of UPF is calculated to be about 6000/second</w:t>
      </w:r>
      <w:r w:rsidR="002A11EC">
        <w:rPr>
          <w:color w:val="000000" w:themeColor="text1"/>
          <w:lang w:val="en-US"/>
        </w:rPr>
        <w:t xml:space="preserve">. </w:t>
      </w:r>
    </w:p>
    <w:p w14:paraId="2DC33643" w14:textId="77777777" w:rsidR="007B5EB9" w:rsidRDefault="007B5EB9" w:rsidP="007B5EB9">
      <w:pPr>
        <w:rPr>
          <w:color w:val="000000" w:themeColor="text1"/>
          <w:lang w:val="en-US"/>
        </w:rPr>
      </w:pPr>
      <w:r w:rsidRPr="00014F30">
        <w:rPr>
          <w:b/>
          <w:bCs/>
          <w:color w:val="000000" w:themeColor="text1"/>
          <w:lang w:val="en-US"/>
        </w:rPr>
        <w:t xml:space="preserve">Observation 2: </w:t>
      </w:r>
    </w:p>
    <w:p w14:paraId="1ABF08D9" w14:textId="1243CB83" w:rsidR="007B5EB9" w:rsidRPr="008C1208" w:rsidRDefault="007B5EB9" w:rsidP="007B5EB9">
      <w:pPr>
        <w:rPr>
          <w:color w:val="000000" w:themeColor="text1"/>
          <w:lang w:val="en-US"/>
        </w:rPr>
      </w:pPr>
      <w:r w:rsidRPr="0047691C">
        <w:rPr>
          <w:color w:val="000000" w:themeColor="text1"/>
          <w:lang w:val="en-US"/>
        </w:rPr>
        <w:t>This type of scenario</w:t>
      </w:r>
      <w:r>
        <w:rPr>
          <w:color w:val="000000" w:themeColor="text1"/>
          <w:lang w:val="en-US"/>
        </w:rPr>
        <w:t>s that require</w:t>
      </w:r>
      <w:r w:rsidRPr="0047691C">
        <w:rPr>
          <w:color w:val="000000" w:themeColor="text1"/>
          <w:lang w:val="en-US"/>
        </w:rPr>
        <w:t xml:space="preserve"> a large amount of data transmission is very common in</w:t>
      </w:r>
      <w:r>
        <w:rPr>
          <w:color w:val="000000" w:themeColor="text1"/>
          <w:lang w:val="en-US"/>
        </w:rPr>
        <w:t xml:space="preserve"> the</w:t>
      </w:r>
      <w:r w:rsidRPr="0047691C">
        <w:rPr>
          <w:color w:val="000000" w:themeColor="text1"/>
          <w:lang w:val="en-US"/>
        </w:rPr>
        <w:t xml:space="preserve"> networks</w:t>
      </w:r>
      <w:r>
        <w:rPr>
          <w:color w:val="000000" w:themeColor="text1"/>
          <w:lang w:val="en-US"/>
        </w:rPr>
        <w:t xml:space="preserve"> when</w:t>
      </w:r>
      <w:r w:rsidRPr="002A11EC">
        <w:rPr>
          <w:color w:val="000000" w:themeColor="text1"/>
          <w:lang w:val="en-US"/>
        </w:rPr>
        <w:t xml:space="preserve"> </w:t>
      </w:r>
      <w:r>
        <w:rPr>
          <w:color w:val="000000" w:themeColor="text1"/>
          <w:lang w:val="en-US"/>
        </w:rPr>
        <w:t>multiple</w:t>
      </w:r>
      <w:r w:rsidRPr="002A11EC">
        <w:rPr>
          <w:rFonts w:hint="eastAsia"/>
          <w:color w:val="000000" w:themeColor="text1"/>
          <w:lang w:val="en-US"/>
        </w:rPr>
        <w:t xml:space="preserve"> </w:t>
      </w:r>
      <w:r w:rsidRPr="002A11EC">
        <w:rPr>
          <w:color w:val="000000" w:themeColor="text1"/>
          <w:lang w:val="en-US"/>
        </w:rPr>
        <w:t>AI applications</w:t>
      </w:r>
      <w:r>
        <w:rPr>
          <w:color w:val="000000" w:themeColor="text1"/>
          <w:lang w:val="en-US"/>
        </w:rPr>
        <w:t xml:space="preserve"> exists.</w:t>
      </w:r>
    </w:p>
    <w:p w14:paraId="2E79AC54" w14:textId="4D6815BD" w:rsidR="00AC05BF" w:rsidRDefault="003320C8">
      <w:pPr>
        <w:pStyle w:val="1"/>
        <w:rPr>
          <w:szCs w:val="36"/>
        </w:rPr>
      </w:pPr>
      <w:r>
        <w:rPr>
          <w:szCs w:val="36"/>
        </w:rPr>
        <w:t>3</w:t>
      </w:r>
      <w:r>
        <w:rPr>
          <w:szCs w:val="36"/>
        </w:rPr>
        <w:tab/>
      </w:r>
      <w:r>
        <w:t>Conclusion</w:t>
      </w:r>
    </w:p>
    <w:p w14:paraId="13CBA0D5" w14:textId="08781B9C" w:rsidR="008C1208" w:rsidRDefault="003320C8" w:rsidP="00596B60">
      <w:pPr>
        <w:pStyle w:val="B2"/>
        <w:ind w:left="0" w:firstLine="0"/>
        <w:rPr>
          <w:lang w:val="en-US"/>
        </w:rPr>
      </w:pPr>
      <w:r>
        <w:rPr>
          <w:b/>
          <w:bCs/>
        </w:rPr>
        <w:t>Conclusion:</w:t>
      </w:r>
      <w:r w:rsidRPr="00A03D5F">
        <w:rPr>
          <w:rFonts w:hint="eastAsia"/>
          <w:lang w:val="en-US"/>
        </w:rPr>
        <w:t xml:space="preserve"> </w:t>
      </w:r>
      <w:bookmarkStart w:id="1" w:name="OLE_LINK24"/>
    </w:p>
    <w:bookmarkEnd w:id="1"/>
    <w:p w14:paraId="6420C3D6" w14:textId="1F6B6A02" w:rsidR="00DA2CDD" w:rsidRDefault="00DA2CDD" w:rsidP="00DA2CDD">
      <w:pPr>
        <w:pStyle w:val="B2"/>
        <w:ind w:left="0" w:firstLine="0"/>
        <w:rPr>
          <w:lang w:val="en-US"/>
        </w:rPr>
      </w:pPr>
      <w:r w:rsidRPr="00DA2CDD">
        <w:rPr>
          <w:lang w:val="en-US"/>
        </w:rPr>
        <w:t xml:space="preserve">According to the above </w:t>
      </w:r>
      <w:r w:rsidR="003D36A6">
        <w:rPr>
          <w:rFonts w:hint="eastAsia"/>
          <w:lang w:val="en-US"/>
        </w:rPr>
        <w:t>discussion</w:t>
      </w:r>
      <w:r w:rsidRPr="00DA2CDD">
        <w:rPr>
          <w:lang w:val="en-US"/>
        </w:rPr>
        <w:t xml:space="preserve">, the current SBI protocol </w:t>
      </w:r>
      <w:r w:rsidR="007A67B4">
        <w:rPr>
          <w:lang w:val="en-US"/>
        </w:rPr>
        <w:t xml:space="preserve">needs to be enhanced for the </w:t>
      </w:r>
      <w:r w:rsidR="007A67B4">
        <w:rPr>
          <w:rFonts w:hint="eastAsia"/>
          <w:lang w:val="en-US"/>
        </w:rPr>
        <w:t>AI</w:t>
      </w:r>
      <w:r w:rsidR="007A67B4">
        <w:rPr>
          <w:lang w:val="en-US"/>
        </w:rPr>
        <w:t xml:space="preserve"> usages.</w:t>
      </w:r>
      <w:r w:rsidRPr="00DA2CDD">
        <w:rPr>
          <w:lang w:val="en-US"/>
        </w:rPr>
        <w:t xml:space="preserve"> Meanwhile, </w:t>
      </w:r>
      <w:r w:rsidR="00BB0B64">
        <w:rPr>
          <w:rFonts w:hint="eastAsia"/>
          <w:lang w:val="en-US"/>
        </w:rPr>
        <w:t>h</w:t>
      </w:r>
      <w:r w:rsidR="00BB0B64">
        <w:rPr>
          <w:lang w:val="en-US"/>
        </w:rPr>
        <w:t xml:space="preserve">igh-frequency data collection cannot be avoided in some use cases. </w:t>
      </w:r>
      <w:r w:rsidRPr="00DA2CDD">
        <w:rPr>
          <w:lang w:val="en-US"/>
        </w:rPr>
        <w:t xml:space="preserve">With the increasing </w:t>
      </w:r>
      <w:r w:rsidR="00BB0B64">
        <w:rPr>
          <w:rFonts w:hint="eastAsia"/>
          <w:lang w:val="en-US"/>
        </w:rPr>
        <w:t>utilization</w:t>
      </w:r>
      <w:r w:rsidRPr="00DA2CDD">
        <w:rPr>
          <w:lang w:val="en-US"/>
        </w:rPr>
        <w:t xml:space="preserve"> of AI/ML in 5G, the data interaction frequency </w:t>
      </w:r>
      <w:r w:rsidR="001717D5">
        <w:rPr>
          <w:rFonts w:hint="eastAsia"/>
          <w:lang w:val="en-US"/>
        </w:rPr>
        <w:t>becomes</w:t>
      </w:r>
      <w:r w:rsidRPr="00DA2CDD">
        <w:rPr>
          <w:lang w:val="en-US"/>
        </w:rPr>
        <w:t xml:space="preserve"> higher, and</w:t>
      </w:r>
      <w:r w:rsidR="00DB2375">
        <w:rPr>
          <w:lang w:val="en-US"/>
        </w:rPr>
        <w:t xml:space="preserve"> also</w:t>
      </w:r>
      <w:r w:rsidRPr="00DA2CDD">
        <w:rPr>
          <w:lang w:val="en-US"/>
        </w:rPr>
        <w:t xml:space="preserve"> </w:t>
      </w:r>
      <w:r w:rsidR="00DD544C">
        <w:rPr>
          <w:lang w:val="en-US"/>
        </w:rPr>
        <w:t>some case</w:t>
      </w:r>
      <w:r w:rsidR="001717D5">
        <w:rPr>
          <w:lang w:val="en-US"/>
        </w:rPr>
        <w:t xml:space="preserve"> </w:t>
      </w:r>
      <w:r w:rsidR="00DB2375">
        <w:rPr>
          <w:lang w:val="en-US"/>
        </w:rPr>
        <w:t>may</w:t>
      </w:r>
      <w:r w:rsidRPr="00DA2CDD">
        <w:rPr>
          <w:lang w:val="en-US"/>
        </w:rPr>
        <w:t xml:space="preserve"> bring </w:t>
      </w:r>
      <w:r w:rsidR="001717D5">
        <w:rPr>
          <w:lang w:val="en-US"/>
        </w:rPr>
        <w:t>huge amount of</w:t>
      </w:r>
      <w:r w:rsidRPr="00DA2CDD">
        <w:rPr>
          <w:lang w:val="en-US"/>
        </w:rPr>
        <w:t xml:space="preserve"> data interaction. </w:t>
      </w:r>
      <w:r w:rsidR="00DB2375">
        <w:rPr>
          <w:lang w:val="en-US"/>
        </w:rPr>
        <w:t>I</w:t>
      </w:r>
      <w:r w:rsidRPr="00DA2CDD">
        <w:rPr>
          <w:lang w:val="en-US"/>
        </w:rPr>
        <w:t xml:space="preserve">t is necessary to </w:t>
      </w:r>
      <w:r w:rsidR="00DB2375">
        <w:rPr>
          <w:lang w:val="en-US"/>
        </w:rPr>
        <w:t xml:space="preserve">initial a SID to </w:t>
      </w:r>
      <w:r w:rsidR="001717D5">
        <w:rPr>
          <w:lang w:val="en-US"/>
        </w:rPr>
        <w:t>explore</w:t>
      </w:r>
      <w:r w:rsidRPr="00DA2CDD">
        <w:rPr>
          <w:lang w:val="en-US"/>
        </w:rPr>
        <w:t xml:space="preserve"> a</w:t>
      </w:r>
      <w:r w:rsidR="001717D5">
        <w:rPr>
          <w:lang w:val="en-US"/>
        </w:rPr>
        <w:t xml:space="preserve"> comprehensive</w:t>
      </w:r>
      <w:r w:rsidRPr="00DA2CDD">
        <w:rPr>
          <w:lang w:val="en-US"/>
        </w:rPr>
        <w:t xml:space="preserve"> protocol </w:t>
      </w:r>
      <w:r w:rsidR="00DB2375">
        <w:rPr>
          <w:lang w:val="en-US"/>
        </w:rPr>
        <w:t xml:space="preserve">enhancement </w:t>
      </w:r>
      <w:r w:rsidR="001717D5">
        <w:rPr>
          <w:lang w:val="en-US"/>
        </w:rPr>
        <w:t xml:space="preserve">which can </w:t>
      </w:r>
      <w:r>
        <w:rPr>
          <w:color w:val="000000" w:themeColor="text1"/>
          <w:lang w:val="en-US"/>
        </w:rPr>
        <w:t xml:space="preserve">optimize data collection and enable consistent and interoperable mechanisms for the network, without compromising efficiency and </w:t>
      </w:r>
      <w:r>
        <w:t>impacting or lowering the impact on network performance</w:t>
      </w:r>
      <w:r>
        <w:rPr>
          <w:color w:val="000000" w:themeColor="text1"/>
          <w:lang w:val="en-US"/>
        </w:rPr>
        <w:t>.</w:t>
      </w:r>
    </w:p>
    <w:sectPr w:rsidR="00DA2CD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7899B" w14:textId="77777777" w:rsidR="00E548A9" w:rsidRDefault="00E548A9">
      <w:pPr>
        <w:spacing w:after="0"/>
      </w:pPr>
      <w:r>
        <w:separator/>
      </w:r>
    </w:p>
  </w:endnote>
  <w:endnote w:type="continuationSeparator" w:id="0">
    <w:p w14:paraId="096A3A6C" w14:textId="77777777" w:rsidR="00E548A9" w:rsidRDefault="00E54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FC85D" w14:textId="77777777" w:rsidR="00E548A9" w:rsidRDefault="00E548A9">
      <w:pPr>
        <w:spacing w:after="0"/>
      </w:pPr>
      <w:r>
        <w:separator/>
      </w:r>
    </w:p>
  </w:footnote>
  <w:footnote w:type="continuationSeparator" w:id="0">
    <w:p w14:paraId="0DE5350D" w14:textId="77777777" w:rsidR="00E548A9" w:rsidRDefault="00E548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4F30"/>
    <w:rsid w:val="0001682C"/>
    <w:rsid w:val="000171EC"/>
    <w:rsid w:val="000175A1"/>
    <w:rsid w:val="000201E2"/>
    <w:rsid w:val="000206A1"/>
    <w:rsid w:val="00031358"/>
    <w:rsid w:val="00033F6F"/>
    <w:rsid w:val="000359F2"/>
    <w:rsid w:val="00035C40"/>
    <w:rsid w:val="0003757C"/>
    <w:rsid w:val="000420FE"/>
    <w:rsid w:val="00051B7A"/>
    <w:rsid w:val="00052BF6"/>
    <w:rsid w:val="000533EB"/>
    <w:rsid w:val="00053A3E"/>
    <w:rsid w:val="0006169A"/>
    <w:rsid w:val="00062BEF"/>
    <w:rsid w:val="00075E94"/>
    <w:rsid w:val="00082B08"/>
    <w:rsid w:val="00086DBC"/>
    <w:rsid w:val="00090AC6"/>
    <w:rsid w:val="000959A4"/>
    <w:rsid w:val="00096EF3"/>
    <w:rsid w:val="000A1D0B"/>
    <w:rsid w:val="000A3286"/>
    <w:rsid w:val="000B58E4"/>
    <w:rsid w:val="000B6D15"/>
    <w:rsid w:val="000B7EF0"/>
    <w:rsid w:val="000C0E1A"/>
    <w:rsid w:val="000C16FC"/>
    <w:rsid w:val="000C1FAC"/>
    <w:rsid w:val="000C26DC"/>
    <w:rsid w:val="000C2D5C"/>
    <w:rsid w:val="000C58CC"/>
    <w:rsid w:val="000C61F7"/>
    <w:rsid w:val="000C65CA"/>
    <w:rsid w:val="000D23B0"/>
    <w:rsid w:val="000D2B72"/>
    <w:rsid w:val="000D2F0F"/>
    <w:rsid w:val="000D31D7"/>
    <w:rsid w:val="000D4E0B"/>
    <w:rsid w:val="000D650F"/>
    <w:rsid w:val="000D72D1"/>
    <w:rsid w:val="000D7835"/>
    <w:rsid w:val="000F60DC"/>
    <w:rsid w:val="00114160"/>
    <w:rsid w:val="0011475C"/>
    <w:rsid w:val="00114DE4"/>
    <w:rsid w:val="00120185"/>
    <w:rsid w:val="00124750"/>
    <w:rsid w:val="00127CA7"/>
    <w:rsid w:val="00130617"/>
    <w:rsid w:val="00135822"/>
    <w:rsid w:val="001376CF"/>
    <w:rsid w:val="00142E2A"/>
    <w:rsid w:val="00143674"/>
    <w:rsid w:val="001453E7"/>
    <w:rsid w:val="00146331"/>
    <w:rsid w:val="00154F04"/>
    <w:rsid w:val="00156EDA"/>
    <w:rsid w:val="001617C1"/>
    <w:rsid w:val="00163496"/>
    <w:rsid w:val="00166AF4"/>
    <w:rsid w:val="00167A87"/>
    <w:rsid w:val="00170DA0"/>
    <w:rsid w:val="001717D5"/>
    <w:rsid w:val="00176624"/>
    <w:rsid w:val="00180D25"/>
    <w:rsid w:val="00181400"/>
    <w:rsid w:val="00182EAF"/>
    <w:rsid w:val="001838AD"/>
    <w:rsid w:val="00184151"/>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C5FF5"/>
    <w:rsid w:val="001D1156"/>
    <w:rsid w:val="001D248B"/>
    <w:rsid w:val="001D6EC8"/>
    <w:rsid w:val="001E0FDB"/>
    <w:rsid w:val="001E172F"/>
    <w:rsid w:val="001E2E1B"/>
    <w:rsid w:val="001F0D6A"/>
    <w:rsid w:val="001F29E8"/>
    <w:rsid w:val="001F37FE"/>
    <w:rsid w:val="001F5252"/>
    <w:rsid w:val="001F6FA9"/>
    <w:rsid w:val="00202529"/>
    <w:rsid w:val="002045AB"/>
    <w:rsid w:val="00211BB7"/>
    <w:rsid w:val="00215373"/>
    <w:rsid w:val="00221CD8"/>
    <w:rsid w:val="00223E65"/>
    <w:rsid w:val="00231912"/>
    <w:rsid w:val="00234703"/>
    <w:rsid w:val="0023533C"/>
    <w:rsid w:val="00250C7A"/>
    <w:rsid w:val="00252C46"/>
    <w:rsid w:val="00254023"/>
    <w:rsid w:val="00255D89"/>
    <w:rsid w:val="00261419"/>
    <w:rsid w:val="00261EAD"/>
    <w:rsid w:val="0026577B"/>
    <w:rsid w:val="00271236"/>
    <w:rsid w:val="002732DF"/>
    <w:rsid w:val="00285DDA"/>
    <w:rsid w:val="00286D4D"/>
    <w:rsid w:val="0029411E"/>
    <w:rsid w:val="00296EB4"/>
    <w:rsid w:val="002973F0"/>
    <w:rsid w:val="002A0DC7"/>
    <w:rsid w:val="002A11EC"/>
    <w:rsid w:val="002A7FA7"/>
    <w:rsid w:val="002B0C98"/>
    <w:rsid w:val="002B20D1"/>
    <w:rsid w:val="002B4210"/>
    <w:rsid w:val="002B4875"/>
    <w:rsid w:val="002B7495"/>
    <w:rsid w:val="002C3455"/>
    <w:rsid w:val="002D51A3"/>
    <w:rsid w:val="002D58D6"/>
    <w:rsid w:val="002D732E"/>
    <w:rsid w:val="002E1E45"/>
    <w:rsid w:val="002E5AB0"/>
    <w:rsid w:val="002E647B"/>
    <w:rsid w:val="002E7A65"/>
    <w:rsid w:val="002F11D9"/>
    <w:rsid w:val="002F24B1"/>
    <w:rsid w:val="002F63EE"/>
    <w:rsid w:val="002F7FCF"/>
    <w:rsid w:val="003004E6"/>
    <w:rsid w:val="00303902"/>
    <w:rsid w:val="0030572F"/>
    <w:rsid w:val="00307FD1"/>
    <w:rsid w:val="00314D0C"/>
    <w:rsid w:val="0032299E"/>
    <w:rsid w:val="00323309"/>
    <w:rsid w:val="00327534"/>
    <w:rsid w:val="003313A1"/>
    <w:rsid w:val="003320C8"/>
    <w:rsid w:val="00333206"/>
    <w:rsid w:val="00335D02"/>
    <w:rsid w:val="00336323"/>
    <w:rsid w:val="00337E61"/>
    <w:rsid w:val="0034034F"/>
    <w:rsid w:val="003407BA"/>
    <w:rsid w:val="003428CD"/>
    <w:rsid w:val="003475E9"/>
    <w:rsid w:val="00347E96"/>
    <w:rsid w:val="00350A92"/>
    <w:rsid w:val="00356657"/>
    <w:rsid w:val="003608D9"/>
    <w:rsid w:val="00361D7C"/>
    <w:rsid w:val="003669E4"/>
    <w:rsid w:val="00371A85"/>
    <w:rsid w:val="0037257A"/>
    <w:rsid w:val="00374259"/>
    <w:rsid w:val="0037678E"/>
    <w:rsid w:val="0038090F"/>
    <w:rsid w:val="00391C28"/>
    <w:rsid w:val="003A44DD"/>
    <w:rsid w:val="003A542C"/>
    <w:rsid w:val="003B1DDA"/>
    <w:rsid w:val="003B5EC8"/>
    <w:rsid w:val="003C0095"/>
    <w:rsid w:val="003C2ADB"/>
    <w:rsid w:val="003C3DE5"/>
    <w:rsid w:val="003D02D6"/>
    <w:rsid w:val="003D2E14"/>
    <w:rsid w:val="003D36A6"/>
    <w:rsid w:val="003E62B6"/>
    <w:rsid w:val="003E7E95"/>
    <w:rsid w:val="003F0419"/>
    <w:rsid w:val="003F2F88"/>
    <w:rsid w:val="004009F4"/>
    <w:rsid w:val="00401AE4"/>
    <w:rsid w:val="00403220"/>
    <w:rsid w:val="00405337"/>
    <w:rsid w:val="004063CE"/>
    <w:rsid w:val="004118A0"/>
    <w:rsid w:val="004119F9"/>
    <w:rsid w:val="00430388"/>
    <w:rsid w:val="0043191F"/>
    <w:rsid w:val="00437E9B"/>
    <w:rsid w:val="004433E7"/>
    <w:rsid w:val="00444139"/>
    <w:rsid w:val="00444890"/>
    <w:rsid w:val="004465E7"/>
    <w:rsid w:val="0045074A"/>
    <w:rsid w:val="004513DB"/>
    <w:rsid w:val="00451A66"/>
    <w:rsid w:val="004650E5"/>
    <w:rsid w:val="004667C4"/>
    <w:rsid w:val="0047547B"/>
    <w:rsid w:val="00477260"/>
    <w:rsid w:val="00486106"/>
    <w:rsid w:val="004872FB"/>
    <w:rsid w:val="00487978"/>
    <w:rsid w:val="00494BE6"/>
    <w:rsid w:val="00495FD6"/>
    <w:rsid w:val="004A038E"/>
    <w:rsid w:val="004A455E"/>
    <w:rsid w:val="004B27EE"/>
    <w:rsid w:val="004B3F92"/>
    <w:rsid w:val="004B5141"/>
    <w:rsid w:val="004B5C38"/>
    <w:rsid w:val="004B5ECC"/>
    <w:rsid w:val="004C3D5B"/>
    <w:rsid w:val="004C7A18"/>
    <w:rsid w:val="004D52F3"/>
    <w:rsid w:val="004D6086"/>
    <w:rsid w:val="004E009F"/>
    <w:rsid w:val="004E37F4"/>
    <w:rsid w:val="004E645C"/>
    <w:rsid w:val="004F6481"/>
    <w:rsid w:val="005012DB"/>
    <w:rsid w:val="00501B10"/>
    <w:rsid w:val="00503605"/>
    <w:rsid w:val="00510E72"/>
    <w:rsid w:val="005126E6"/>
    <w:rsid w:val="00513872"/>
    <w:rsid w:val="0051453E"/>
    <w:rsid w:val="00515E27"/>
    <w:rsid w:val="00521154"/>
    <w:rsid w:val="00522CF5"/>
    <w:rsid w:val="00524A87"/>
    <w:rsid w:val="00532AE8"/>
    <w:rsid w:val="00540D96"/>
    <w:rsid w:val="00544134"/>
    <w:rsid w:val="00545918"/>
    <w:rsid w:val="005504FB"/>
    <w:rsid w:val="00550997"/>
    <w:rsid w:val="00552BE6"/>
    <w:rsid w:val="005532A6"/>
    <w:rsid w:val="0055688F"/>
    <w:rsid w:val="00557363"/>
    <w:rsid w:val="00564E14"/>
    <w:rsid w:val="00567D77"/>
    <w:rsid w:val="00584D5C"/>
    <w:rsid w:val="005854F7"/>
    <w:rsid w:val="005866B0"/>
    <w:rsid w:val="0059054D"/>
    <w:rsid w:val="00596B60"/>
    <w:rsid w:val="005A63D3"/>
    <w:rsid w:val="005A7BFB"/>
    <w:rsid w:val="005B2039"/>
    <w:rsid w:val="005B73A8"/>
    <w:rsid w:val="005D1F59"/>
    <w:rsid w:val="005D6D10"/>
    <w:rsid w:val="005E6E70"/>
    <w:rsid w:val="005F1E96"/>
    <w:rsid w:val="005F272F"/>
    <w:rsid w:val="0060054B"/>
    <w:rsid w:val="006009E4"/>
    <w:rsid w:val="006031D8"/>
    <w:rsid w:val="006151C6"/>
    <w:rsid w:val="00617801"/>
    <w:rsid w:val="006178F6"/>
    <w:rsid w:val="00620367"/>
    <w:rsid w:val="00622AA5"/>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B9C"/>
    <w:rsid w:val="00677D2C"/>
    <w:rsid w:val="006811FB"/>
    <w:rsid w:val="00681C75"/>
    <w:rsid w:val="0068432F"/>
    <w:rsid w:val="00686137"/>
    <w:rsid w:val="00693366"/>
    <w:rsid w:val="00693FD1"/>
    <w:rsid w:val="00697E69"/>
    <w:rsid w:val="006A4261"/>
    <w:rsid w:val="006B423F"/>
    <w:rsid w:val="006B5340"/>
    <w:rsid w:val="006C02EA"/>
    <w:rsid w:val="006D0F9A"/>
    <w:rsid w:val="006D4033"/>
    <w:rsid w:val="006D4800"/>
    <w:rsid w:val="006E135A"/>
    <w:rsid w:val="006E48BD"/>
    <w:rsid w:val="006E645E"/>
    <w:rsid w:val="006E6BF7"/>
    <w:rsid w:val="006F25A9"/>
    <w:rsid w:val="00700583"/>
    <w:rsid w:val="007035C3"/>
    <w:rsid w:val="007101BD"/>
    <w:rsid w:val="007108FA"/>
    <w:rsid w:val="00711BC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53DD"/>
    <w:rsid w:val="00756EAF"/>
    <w:rsid w:val="0076070D"/>
    <w:rsid w:val="00763D31"/>
    <w:rsid w:val="00771B39"/>
    <w:rsid w:val="00772E4E"/>
    <w:rsid w:val="00773ADD"/>
    <w:rsid w:val="00773D26"/>
    <w:rsid w:val="00775E65"/>
    <w:rsid w:val="00780298"/>
    <w:rsid w:val="00780DA5"/>
    <w:rsid w:val="00784E22"/>
    <w:rsid w:val="007A00EA"/>
    <w:rsid w:val="007A1F2C"/>
    <w:rsid w:val="007A312B"/>
    <w:rsid w:val="007A546B"/>
    <w:rsid w:val="007A5E4E"/>
    <w:rsid w:val="007A5E95"/>
    <w:rsid w:val="007A67B4"/>
    <w:rsid w:val="007B2CE5"/>
    <w:rsid w:val="007B54AA"/>
    <w:rsid w:val="007B5EB9"/>
    <w:rsid w:val="007C0506"/>
    <w:rsid w:val="007C1A6A"/>
    <w:rsid w:val="007C4317"/>
    <w:rsid w:val="007C6858"/>
    <w:rsid w:val="007C76E7"/>
    <w:rsid w:val="007C78BA"/>
    <w:rsid w:val="007C7B55"/>
    <w:rsid w:val="007D5207"/>
    <w:rsid w:val="007D6C86"/>
    <w:rsid w:val="007E155C"/>
    <w:rsid w:val="007E2E14"/>
    <w:rsid w:val="007E328A"/>
    <w:rsid w:val="007E7A24"/>
    <w:rsid w:val="007F05B1"/>
    <w:rsid w:val="007F299D"/>
    <w:rsid w:val="007F329C"/>
    <w:rsid w:val="007F6A0B"/>
    <w:rsid w:val="00804DA9"/>
    <w:rsid w:val="008061EC"/>
    <w:rsid w:val="0080654D"/>
    <w:rsid w:val="0080711D"/>
    <w:rsid w:val="0081114E"/>
    <w:rsid w:val="0081164C"/>
    <w:rsid w:val="0081794B"/>
    <w:rsid w:val="008225F8"/>
    <w:rsid w:val="00824588"/>
    <w:rsid w:val="00830CB2"/>
    <w:rsid w:val="008320C8"/>
    <w:rsid w:val="00833C87"/>
    <w:rsid w:val="00834B60"/>
    <w:rsid w:val="00840EDB"/>
    <w:rsid w:val="008413AA"/>
    <w:rsid w:val="00842F58"/>
    <w:rsid w:val="008473A6"/>
    <w:rsid w:val="008534F0"/>
    <w:rsid w:val="008551AA"/>
    <w:rsid w:val="0086035B"/>
    <w:rsid w:val="008610A9"/>
    <w:rsid w:val="00864257"/>
    <w:rsid w:val="0086566E"/>
    <w:rsid w:val="00867E68"/>
    <w:rsid w:val="0087108A"/>
    <w:rsid w:val="0087434D"/>
    <w:rsid w:val="0087636C"/>
    <w:rsid w:val="00876E34"/>
    <w:rsid w:val="00890654"/>
    <w:rsid w:val="00891A66"/>
    <w:rsid w:val="00892DE2"/>
    <w:rsid w:val="00894791"/>
    <w:rsid w:val="00896020"/>
    <w:rsid w:val="00896FA6"/>
    <w:rsid w:val="008A17DB"/>
    <w:rsid w:val="008A3790"/>
    <w:rsid w:val="008A4F71"/>
    <w:rsid w:val="008A5192"/>
    <w:rsid w:val="008A7357"/>
    <w:rsid w:val="008A759F"/>
    <w:rsid w:val="008B0101"/>
    <w:rsid w:val="008B1685"/>
    <w:rsid w:val="008B38F5"/>
    <w:rsid w:val="008C1208"/>
    <w:rsid w:val="008C1485"/>
    <w:rsid w:val="008C5B8F"/>
    <w:rsid w:val="008D2CF1"/>
    <w:rsid w:val="008D4A56"/>
    <w:rsid w:val="008D5A95"/>
    <w:rsid w:val="008E2795"/>
    <w:rsid w:val="008E49ED"/>
    <w:rsid w:val="008E6D7D"/>
    <w:rsid w:val="008F0F7B"/>
    <w:rsid w:val="008F1771"/>
    <w:rsid w:val="008F2140"/>
    <w:rsid w:val="008F46EE"/>
    <w:rsid w:val="008F5E8B"/>
    <w:rsid w:val="008F6192"/>
    <w:rsid w:val="0090351B"/>
    <w:rsid w:val="009052F3"/>
    <w:rsid w:val="00906AC9"/>
    <w:rsid w:val="00906E36"/>
    <w:rsid w:val="00910BFB"/>
    <w:rsid w:val="009138F3"/>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0EA4"/>
    <w:rsid w:val="009727A4"/>
    <w:rsid w:val="00977C82"/>
    <w:rsid w:val="00977F51"/>
    <w:rsid w:val="00985E14"/>
    <w:rsid w:val="009972F0"/>
    <w:rsid w:val="009A0B33"/>
    <w:rsid w:val="009A1DAC"/>
    <w:rsid w:val="009A32E9"/>
    <w:rsid w:val="009A636C"/>
    <w:rsid w:val="009B5785"/>
    <w:rsid w:val="009C0548"/>
    <w:rsid w:val="009C4578"/>
    <w:rsid w:val="009C7B34"/>
    <w:rsid w:val="009D111A"/>
    <w:rsid w:val="009D329D"/>
    <w:rsid w:val="009D66E1"/>
    <w:rsid w:val="009D6896"/>
    <w:rsid w:val="009E0A5B"/>
    <w:rsid w:val="009E6522"/>
    <w:rsid w:val="009E6556"/>
    <w:rsid w:val="009F19D8"/>
    <w:rsid w:val="009F2598"/>
    <w:rsid w:val="009F2D69"/>
    <w:rsid w:val="009F4614"/>
    <w:rsid w:val="009F4A12"/>
    <w:rsid w:val="009F6B4F"/>
    <w:rsid w:val="009F7D08"/>
    <w:rsid w:val="00A02AF7"/>
    <w:rsid w:val="00A03D5F"/>
    <w:rsid w:val="00A04842"/>
    <w:rsid w:val="00A058A0"/>
    <w:rsid w:val="00A06B76"/>
    <w:rsid w:val="00A12973"/>
    <w:rsid w:val="00A14191"/>
    <w:rsid w:val="00A17905"/>
    <w:rsid w:val="00A315E1"/>
    <w:rsid w:val="00A33788"/>
    <w:rsid w:val="00A34240"/>
    <w:rsid w:val="00A3620F"/>
    <w:rsid w:val="00A3694E"/>
    <w:rsid w:val="00A3702F"/>
    <w:rsid w:val="00A37DF5"/>
    <w:rsid w:val="00A42A4E"/>
    <w:rsid w:val="00A51034"/>
    <w:rsid w:val="00A52419"/>
    <w:rsid w:val="00A52D42"/>
    <w:rsid w:val="00A52D67"/>
    <w:rsid w:val="00A562F5"/>
    <w:rsid w:val="00A57006"/>
    <w:rsid w:val="00A57DE7"/>
    <w:rsid w:val="00A64E3C"/>
    <w:rsid w:val="00A65089"/>
    <w:rsid w:val="00A6641C"/>
    <w:rsid w:val="00A670D4"/>
    <w:rsid w:val="00A70094"/>
    <w:rsid w:val="00A758CA"/>
    <w:rsid w:val="00A822E6"/>
    <w:rsid w:val="00A875FB"/>
    <w:rsid w:val="00A91255"/>
    <w:rsid w:val="00A91C23"/>
    <w:rsid w:val="00A9303F"/>
    <w:rsid w:val="00A93315"/>
    <w:rsid w:val="00A9404E"/>
    <w:rsid w:val="00A94159"/>
    <w:rsid w:val="00AA4DBA"/>
    <w:rsid w:val="00AA5AB8"/>
    <w:rsid w:val="00AA6B4B"/>
    <w:rsid w:val="00AB3EAA"/>
    <w:rsid w:val="00AB7DAD"/>
    <w:rsid w:val="00AC05BF"/>
    <w:rsid w:val="00AD16C1"/>
    <w:rsid w:val="00AD6270"/>
    <w:rsid w:val="00AE5816"/>
    <w:rsid w:val="00AE7CD5"/>
    <w:rsid w:val="00AF1596"/>
    <w:rsid w:val="00AF75AC"/>
    <w:rsid w:val="00B00DD6"/>
    <w:rsid w:val="00B02856"/>
    <w:rsid w:val="00B10A81"/>
    <w:rsid w:val="00B11D4F"/>
    <w:rsid w:val="00B129B4"/>
    <w:rsid w:val="00B17B0C"/>
    <w:rsid w:val="00B2002D"/>
    <w:rsid w:val="00B20832"/>
    <w:rsid w:val="00B209FD"/>
    <w:rsid w:val="00B23475"/>
    <w:rsid w:val="00B31407"/>
    <w:rsid w:val="00B325AB"/>
    <w:rsid w:val="00B41D09"/>
    <w:rsid w:val="00B46868"/>
    <w:rsid w:val="00B47E22"/>
    <w:rsid w:val="00B50889"/>
    <w:rsid w:val="00B52AA9"/>
    <w:rsid w:val="00B60489"/>
    <w:rsid w:val="00B616B2"/>
    <w:rsid w:val="00B62405"/>
    <w:rsid w:val="00B6460D"/>
    <w:rsid w:val="00B64CF9"/>
    <w:rsid w:val="00B65DB2"/>
    <w:rsid w:val="00B70155"/>
    <w:rsid w:val="00B7126D"/>
    <w:rsid w:val="00B7492A"/>
    <w:rsid w:val="00B76792"/>
    <w:rsid w:val="00B82121"/>
    <w:rsid w:val="00B85D92"/>
    <w:rsid w:val="00B900E4"/>
    <w:rsid w:val="00B90C04"/>
    <w:rsid w:val="00B93558"/>
    <w:rsid w:val="00BA1927"/>
    <w:rsid w:val="00BA2437"/>
    <w:rsid w:val="00BB01C1"/>
    <w:rsid w:val="00BB0B64"/>
    <w:rsid w:val="00BB11CA"/>
    <w:rsid w:val="00BB53EB"/>
    <w:rsid w:val="00BC07C7"/>
    <w:rsid w:val="00BC278B"/>
    <w:rsid w:val="00BC6A37"/>
    <w:rsid w:val="00BD17CA"/>
    <w:rsid w:val="00BD435E"/>
    <w:rsid w:val="00BD4D5D"/>
    <w:rsid w:val="00BD680C"/>
    <w:rsid w:val="00BE23B1"/>
    <w:rsid w:val="00BE2CBA"/>
    <w:rsid w:val="00BE6064"/>
    <w:rsid w:val="00BF3CC9"/>
    <w:rsid w:val="00BF6FC3"/>
    <w:rsid w:val="00C018BB"/>
    <w:rsid w:val="00C05735"/>
    <w:rsid w:val="00C05EC7"/>
    <w:rsid w:val="00C10B37"/>
    <w:rsid w:val="00C12D0E"/>
    <w:rsid w:val="00C14339"/>
    <w:rsid w:val="00C2018E"/>
    <w:rsid w:val="00C21795"/>
    <w:rsid w:val="00C43EEE"/>
    <w:rsid w:val="00C57161"/>
    <w:rsid w:val="00C66586"/>
    <w:rsid w:val="00C66B23"/>
    <w:rsid w:val="00C74CAA"/>
    <w:rsid w:val="00C75919"/>
    <w:rsid w:val="00C80985"/>
    <w:rsid w:val="00C80BD5"/>
    <w:rsid w:val="00C81F6C"/>
    <w:rsid w:val="00C82B62"/>
    <w:rsid w:val="00C832BB"/>
    <w:rsid w:val="00C866ED"/>
    <w:rsid w:val="00C86976"/>
    <w:rsid w:val="00C86DF3"/>
    <w:rsid w:val="00C8711B"/>
    <w:rsid w:val="00C901D5"/>
    <w:rsid w:val="00C90673"/>
    <w:rsid w:val="00C9192F"/>
    <w:rsid w:val="00C92AA9"/>
    <w:rsid w:val="00CA0067"/>
    <w:rsid w:val="00CA37A4"/>
    <w:rsid w:val="00CA5DE6"/>
    <w:rsid w:val="00CB0EA1"/>
    <w:rsid w:val="00CB20E0"/>
    <w:rsid w:val="00CB3F5D"/>
    <w:rsid w:val="00CB7CEB"/>
    <w:rsid w:val="00CC025D"/>
    <w:rsid w:val="00CC0A6D"/>
    <w:rsid w:val="00CC7D2A"/>
    <w:rsid w:val="00CD2997"/>
    <w:rsid w:val="00CD5CA3"/>
    <w:rsid w:val="00CE0A60"/>
    <w:rsid w:val="00CE1FB3"/>
    <w:rsid w:val="00CE4998"/>
    <w:rsid w:val="00CF1CA6"/>
    <w:rsid w:val="00CF37D5"/>
    <w:rsid w:val="00CF5F52"/>
    <w:rsid w:val="00CF6A9D"/>
    <w:rsid w:val="00D01F9D"/>
    <w:rsid w:val="00D023A9"/>
    <w:rsid w:val="00D06EF0"/>
    <w:rsid w:val="00D10735"/>
    <w:rsid w:val="00D14ABA"/>
    <w:rsid w:val="00D16364"/>
    <w:rsid w:val="00D17466"/>
    <w:rsid w:val="00D2043C"/>
    <w:rsid w:val="00D23B91"/>
    <w:rsid w:val="00D269EB"/>
    <w:rsid w:val="00D30765"/>
    <w:rsid w:val="00D354BE"/>
    <w:rsid w:val="00D362C4"/>
    <w:rsid w:val="00D3784F"/>
    <w:rsid w:val="00D41CA4"/>
    <w:rsid w:val="00D42321"/>
    <w:rsid w:val="00D44116"/>
    <w:rsid w:val="00D441FB"/>
    <w:rsid w:val="00D4464F"/>
    <w:rsid w:val="00D44DC4"/>
    <w:rsid w:val="00D531C7"/>
    <w:rsid w:val="00D56126"/>
    <w:rsid w:val="00D5648E"/>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2CDD"/>
    <w:rsid w:val="00DA4DE7"/>
    <w:rsid w:val="00DA504C"/>
    <w:rsid w:val="00DA75B3"/>
    <w:rsid w:val="00DB13CA"/>
    <w:rsid w:val="00DB1BA1"/>
    <w:rsid w:val="00DB2375"/>
    <w:rsid w:val="00DB33F4"/>
    <w:rsid w:val="00DB389A"/>
    <w:rsid w:val="00DC1C39"/>
    <w:rsid w:val="00DC2101"/>
    <w:rsid w:val="00DC4B4F"/>
    <w:rsid w:val="00DC6A2B"/>
    <w:rsid w:val="00DC7B5E"/>
    <w:rsid w:val="00DD4101"/>
    <w:rsid w:val="00DD544C"/>
    <w:rsid w:val="00DD6F15"/>
    <w:rsid w:val="00DE3414"/>
    <w:rsid w:val="00DE3A6B"/>
    <w:rsid w:val="00DE7F12"/>
    <w:rsid w:val="00DF2291"/>
    <w:rsid w:val="00DF26C1"/>
    <w:rsid w:val="00DF34C8"/>
    <w:rsid w:val="00DF5B15"/>
    <w:rsid w:val="00DF65A3"/>
    <w:rsid w:val="00E003A7"/>
    <w:rsid w:val="00E011A0"/>
    <w:rsid w:val="00E0348D"/>
    <w:rsid w:val="00E042DC"/>
    <w:rsid w:val="00E048DB"/>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4DD8"/>
    <w:rsid w:val="00E450FC"/>
    <w:rsid w:val="00E45FE6"/>
    <w:rsid w:val="00E4786C"/>
    <w:rsid w:val="00E51C29"/>
    <w:rsid w:val="00E521B3"/>
    <w:rsid w:val="00E548A9"/>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B4BCE"/>
    <w:rsid w:val="00EC27C9"/>
    <w:rsid w:val="00EC423B"/>
    <w:rsid w:val="00ED1B22"/>
    <w:rsid w:val="00ED2D81"/>
    <w:rsid w:val="00ED3841"/>
    <w:rsid w:val="00EE2721"/>
    <w:rsid w:val="00EE48EB"/>
    <w:rsid w:val="00EE523D"/>
    <w:rsid w:val="00EE6C84"/>
    <w:rsid w:val="00EF37B1"/>
    <w:rsid w:val="00EF525C"/>
    <w:rsid w:val="00EF7083"/>
    <w:rsid w:val="00F02436"/>
    <w:rsid w:val="00F047ED"/>
    <w:rsid w:val="00F0608F"/>
    <w:rsid w:val="00F110CD"/>
    <w:rsid w:val="00F1170D"/>
    <w:rsid w:val="00F11BBE"/>
    <w:rsid w:val="00F24B9B"/>
    <w:rsid w:val="00F25C47"/>
    <w:rsid w:val="00F306A5"/>
    <w:rsid w:val="00F42973"/>
    <w:rsid w:val="00F56958"/>
    <w:rsid w:val="00F57A1F"/>
    <w:rsid w:val="00F57C64"/>
    <w:rsid w:val="00F6478A"/>
    <w:rsid w:val="00F652BD"/>
    <w:rsid w:val="00F66AD9"/>
    <w:rsid w:val="00F7261F"/>
    <w:rsid w:val="00F751F1"/>
    <w:rsid w:val="00F8197B"/>
    <w:rsid w:val="00F83EC5"/>
    <w:rsid w:val="00F84719"/>
    <w:rsid w:val="00F861FB"/>
    <w:rsid w:val="00F87F42"/>
    <w:rsid w:val="00F93B27"/>
    <w:rsid w:val="00F95491"/>
    <w:rsid w:val="00FA1368"/>
    <w:rsid w:val="00FA58FC"/>
    <w:rsid w:val="00FB14CD"/>
    <w:rsid w:val="00FC2EA6"/>
    <w:rsid w:val="00FC2F90"/>
    <w:rsid w:val="00FC3E31"/>
    <w:rsid w:val="00FC431B"/>
    <w:rsid w:val="00FC49B8"/>
    <w:rsid w:val="00FC68BE"/>
    <w:rsid w:val="00FD19AA"/>
    <w:rsid w:val="00FD45BD"/>
    <w:rsid w:val="00FE06E9"/>
    <w:rsid w:val="00FE3C7F"/>
    <w:rsid w:val="00FE3D94"/>
    <w:rsid w:val="00FE7817"/>
    <w:rsid w:val="00FF0EC2"/>
    <w:rsid w:val="01177872"/>
    <w:rsid w:val="011C65E1"/>
    <w:rsid w:val="01256678"/>
    <w:rsid w:val="01287E75"/>
    <w:rsid w:val="01320784"/>
    <w:rsid w:val="013F30A7"/>
    <w:rsid w:val="01400DF5"/>
    <w:rsid w:val="01443177"/>
    <w:rsid w:val="014C132E"/>
    <w:rsid w:val="01513237"/>
    <w:rsid w:val="0167795A"/>
    <w:rsid w:val="016D72E4"/>
    <w:rsid w:val="0193447B"/>
    <w:rsid w:val="01AE79ED"/>
    <w:rsid w:val="01BB67B9"/>
    <w:rsid w:val="01C21212"/>
    <w:rsid w:val="01C55775"/>
    <w:rsid w:val="01C62F2B"/>
    <w:rsid w:val="01DF631E"/>
    <w:rsid w:val="01EC3436"/>
    <w:rsid w:val="01F9274C"/>
    <w:rsid w:val="01FB5C4F"/>
    <w:rsid w:val="01FD445E"/>
    <w:rsid w:val="020020D6"/>
    <w:rsid w:val="020E58F8"/>
    <w:rsid w:val="020E6E6E"/>
    <w:rsid w:val="021144F5"/>
    <w:rsid w:val="021B0702"/>
    <w:rsid w:val="02271A6F"/>
    <w:rsid w:val="022C641E"/>
    <w:rsid w:val="023D1F3B"/>
    <w:rsid w:val="023F543E"/>
    <w:rsid w:val="024824CB"/>
    <w:rsid w:val="024C0ED1"/>
    <w:rsid w:val="0257247D"/>
    <w:rsid w:val="025D6BED"/>
    <w:rsid w:val="025F20F0"/>
    <w:rsid w:val="027D08FE"/>
    <w:rsid w:val="027D4F23"/>
    <w:rsid w:val="028C11F1"/>
    <w:rsid w:val="028C773C"/>
    <w:rsid w:val="0293294A"/>
    <w:rsid w:val="02966C7B"/>
    <w:rsid w:val="02984898"/>
    <w:rsid w:val="02A35910"/>
    <w:rsid w:val="02BD21E4"/>
    <w:rsid w:val="02D0511F"/>
    <w:rsid w:val="02DB38AB"/>
    <w:rsid w:val="02DE0E3A"/>
    <w:rsid w:val="02E071C6"/>
    <w:rsid w:val="02FF7A7B"/>
    <w:rsid w:val="03032BE0"/>
    <w:rsid w:val="031F6CAB"/>
    <w:rsid w:val="033930D8"/>
    <w:rsid w:val="0352002E"/>
    <w:rsid w:val="035B108E"/>
    <w:rsid w:val="036D053E"/>
    <w:rsid w:val="036E328E"/>
    <w:rsid w:val="037960C0"/>
    <w:rsid w:val="03A1047E"/>
    <w:rsid w:val="03AD0E65"/>
    <w:rsid w:val="03BD1133"/>
    <w:rsid w:val="03D454D5"/>
    <w:rsid w:val="03D80538"/>
    <w:rsid w:val="03DB4E5F"/>
    <w:rsid w:val="03E15C0B"/>
    <w:rsid w:val="03E43C24"/>
    <w:rsid w:val="03E70971"/>
    <w:rsid w:val="03E71A6B"/>
    <w:rsid w:val="03EA068F"/>
    <w:rsid w:val="03EA7871"/>
    <w:rsid w:val="03EB26AF"/>
    <w:rsid w:val="03F8118F"/>
    <w:rsid w:val="04070435"/>
    <w:rsid w:val="040807DF"/>
    <w:rsid w:val="040B612B"/>
    <w:rsid w:val="040F1E36"/>
    <w:rsid w:val="0419170C"/>
    <w:rsid w:val="041B36CB"/>
    <w:rsid w:val="041E4025"/>
    <w:rsid w:val="0433530F"/>
    <w:rsid w:val="04380079"/>
    <w:rsid w:val="043A366E"/>
    <w:rsid w:val="04462108"/>
    <w:rsid w:val="044E739D"/>
    <w:rsid w:val="045370A8"/>
    <w:rsid w:val="045B2F63"/>
    <w:rsid w:val="04770561"/>
    <w:rsid w:val="04781CC1"/>
    <w:rsid w:val="04933848"/>
    <w:rsid w:val="049752DD"/>
    <w:rsid w:val="049D137C"/>
    <w:rsid w:val="04A9758F"/>
    <w:rsid w:val="04B63D5E"/>
    <w:rsid w:val="04C06027"/>
    <w:rsid w:val="04C131A1"/>
    <w:rsid w:val="04C226C5"/>
    <w:rsid w:val="04C837E3"/>
    <w:rsid w:val="04C87066"/>
    <w:rsid w:val="04EA4585"/>
    <w:rsid w:val="04EC45F3"/>
    <w:rsid w:val="04EE2F89"/>
    <w:rsid w:val="04F12F8D"/>
    <w:rsid w:val="04FC07BA"/>
    <w:rsid w:val="050704DC"/>
    <w:rsid w:val="050D64D6"/>
    <w:rsid w:val="05167D06"/>
    <w:rsid w:val="05181A44"/>
    <w:rsid w:val="052E140B"/>
    <w:rsid w:val="05367FA3"/>
    <w:rsid w:val="053E26DE"/>
    <w:rsid w:val="054369B0"/>
    <w:rsid w:val="054671FA"/>
    <w:rsid w:val="05505EC0"/>
    <w:rsid w:val="05573452"/>
    <w:rsid w:val="055E2FBA"/>
    <w:rsid w:val="056A323E"/>
    <w:rsid w:val="056E5276"/>
    <w:rsid w:val="057E3E00"/>
    <w:rsid w:val="05847419"/>
    <w:rsid w:val="058A69E2"/>
    <w:rsid w:val="058D5B2B"/>
    <w:rsid w:val="059341B1"/>
    <w:rsid w:val="05960ED9"/>
    <w:rsid w:val="05B1065F"/>
    <w:rsid w:val="05B14F05"/>
    <w:rsid w:val="05BD4852"/>
    <w:rsid w:val="05C40203"/>
    <w:rsid w:val="05C71188"/>
    <w:rsid w:val="05CE0160"/>
    <w:rsid w:val="05D32A1C"/>
    <w:rsid w:val="05D664BA"/>
    <w:rsid w:val="05EC3CFE"/>
    <w:rsid w:val="05EC5B44"/>
    <w:rsid w:val="06110302"/>
    <w:rsid w:val="061A40F1"/>
    <w:rsid w:val="0626380A"/>
    <w:rsid w:val="062D3C8B"/>
    <w:rsid w:val="06316639"/>
    <w:rsid w:val="064068ED"/>
    <w:rsid w:val="06482585"/>
    <w:rsid w:val="06580A77"/>
    <w:rsid w:val="06587CA7"/>
    <w:rsid w:val="065A28A7"/>
    <w:rsid w:val="065C747A"/>
    <w:rsid w:val="06690BAC"/>
    <w:rsid w:val="0671055F"/>
    <w:rsid w:val="06711A14"/>
    <w:rsid w:val="067B1F30"/>
    <w:rsid w:val="06813E39"/>
    <w:rsid w:val="069B0266"/>
    <w:rsid w:val="069D376A"/>
    <w:rsid w:val="06A94BC5"/>
    <w:rsid w:val="06AB0764"/>
    <w:rsid w:val="06B05722"/>
    <w:rsid w:val="06B93F93"/>
    <w:rsid w:val="06BB4538"/>
    <w:rsid w:val="06CC5B3F"/>
    <w:rsid w:val="07015E98"/>
    <w:rsid w:val="070E694B"/>
    <w:rsid w:val="072B7061"/>
    <w:rsid w:val="073B1087"/>
    <w:rsid w:val="07521F93"/>
    <w:rsid w:val="07544C8F"/>
    <w:rsid w:val="075C78EC"/>
    <w:rsid w:val="076069D9"/>
    <w:rsid w:val="07667FF2"/>
    <w:rsid w:val="076820EE"/>
    <w:rsid w:val="07804616"/>
    <w:rsid w:val="078636E7"/>
    <w:rsid w:val="078758E5"/>
    <w:rsid w:val="07890DE8"/>
    <w:rsid w:val="07AA3189"/>
    <w:rsid w:val="07C11934"/>
    <w:rsid w:val="07C244C9"/>
    <w:rsid w:val="07CC0092"/>
    <w:rsid w:val="07D109D6"/>
    <w:rsid w:val="07D524E6"/>
    <w:rsid w:val="07E10E23"/>
    <w:rsid w:val="0808084B"/>
    <w:rsid w:val="081112DA"/>
    <w:rsid w:val="08375A89"/>
    <w:rsid w:val="083D5414"/>
    <w:rsid w:val="08475D24"/>
    <w:rsid w:val="084869FC"/>
    <w:rsid w:val="085414A0"/>
    <w:rsid w:val="085C62F2"/>
    <w:rsid w:val="087E2EDA"/>
    <w:rsid w:val="087F0F2D"/>
    <w:rsid w:val="08840D3E"/>
    <w:rsid w:val="088B568B"/>
    <w:rsid w:val="088C2FDA"/>
    <w:rsid w:val="0890741D"/>
    <w:rsid w:val="08922920"/>
    <w:rsid w:val="08B03BEF"/>
    <w:rsid w:val="08B63DD9"/>
    <w:rsid w:val="08BC7EE1"/>
    <w:rsid w:val="08C52D6F"/>
    <w:rsid w:val="08CB30DA"/>
    <w:rsid w:val="08CF5DCC"/>
    <w:rsid w:val="08D40E0B"/>
    <w:rsid w:val="08EC64B1"/>
    <w:rsid w:val="08F47141"/>
    <w:rsid w:val="09184D77"/>
    <w:rsid w:val="092042B6"/>
    <w:rsid w:val="092D4DF7"/>
    <w:rsid w:val="093B1AB4"/>
    <w:rsid w:val="094758C6"/>
    <w:rsid w:val="09531FCA"/>
    <w:rsid w:val="095C3B88"/>
    <w:rsid w:val="09604272"/>
    <w:rsid w:val="097976CF"/>
    <w:rsid w:val="098470E6"/>
    <w:rsid w:val="09936678"/>
    <w:rsid w:val="09937F44"/>
    <w:rsid w:val="099C718D"/>
    <w:rsid w:val="09A27414"/>
    <w:rsid w:val="09A400DB"/>
    <w:rsid w:val="09A57D65"/>
    <w:rsid w:val="09A61163"/>
    <w:rsid w:val="09B94900"/>
    <w:rsid w:val="09C60A58"/>
    <w:rsid w:val="09C63C16"/>
    <w:rsid w:val="09C94727"/>
    <w:rsid w:val="09C94B9B"/>
    <w:rsid w:val="09D23DD6"/>
    <w:rsid w:val="09D57431"/>
    <w:rsid w:val="09DB508A"/>
    <w:rsid w:val="09E46D61"/>
    <w:rsid w:val="09E7679D"/>
    <w:rsid w:val="09E90FFF"/>
    <w:rsid w:val="09EA50CF"/>
    <w:rsid w:val="09ED6341"/>
    <w:rsid w:val="09FA2A3E"/>
    <w:rsid w:val="09FD66D9"/>
    <w:rsid w:val="09FF04E2"/>
    <w:rsid w:val="09FF478C"/>
    <w:rsid w:val="0A0A3406"/>
    <w:rsid w:val="0A0A73CC"/>
    <w:rsid w:val="0A1E592A"/>
    <w:rsid w:val="0A2851E1"/>
    <w:rsid w:val="0A432C14"/>
    <w:rsid w:val="0A527705"/>
    <w:rsid w:val="0A5C540E"/>
    <w:rsid w:val="0A6A4724"/>
    <w:rsid w:val="0A6C2BAE"/>
    <w:rsid w:val="0A6E4762"/>
    <w:rsid w:val="0A796DE9"/>
    <w:rsid w:val="0A883CD4"/>
    <w:rsid w:val="0AB83B23"/>
    <w:rsid w:val="0ABE63AC"/>
    <w:rsid w:val="0AC55D37"/>
    <w:rsid w:val="0AD46352"/>
    <w:rsid w:val="0ADD6C61"/>
    <w:rsid w:val="0AEB43A1"/>
    <w:rsid w:val="0AF25902"/>
    <w:rsid w:val="0AF67B8B"/>
    <w:rsid w:val="0AFD4B6E"/>
    <w:rsid w:val="0B0C5AC8"/>
    <w:rsid w:val="0B147800"/>
    <w:rsid w:val="0B240DD3"/>
    <w:rsid w:val="0B273E7A"/>
    <w:rsid w:val="0B32552B"/>
    <w:rsid w:val="0B375B18"/>
    <w:rsid w:val="0B3D567B"/>
    <w:rsid w:val="0B3E75E6"/>
    <w:rsid w:val="0B413E12"/>
    <w:rsid w:val="0B4C63CA"/>
    <w:rsid w:val="0B514A22"/>
    <w:rsid w:val="0B781061"/>
    <w:rsid w:val="0B820C95"/>
    <w:rsid w:val="0B894B7C"/>
    <w:rsid w:val="0B8C3E3C"/>
    <w:rsid w:val="0B8C4E2D"/>
    <w:rsid w:val="0BA66A75"/>
    <w:rsid w:val="0BC51E72"/>
    <w:rsid w:val="0BCD213F"/>
    <w:rsid w:val="0BCF0AAA"/>
    <w:rsid w:val="0BD8006C"/>
    <w:rsid w:val="0BDB04F2"/>
    <w:rsid w:val="0BFE507B"/>
    <w:rsid w:val="0C155BAE"/>
    <w:rsid w:val="0C32266A"/>
    <w:rsid w:val="0C3C47EA"/>
    <w:rsid w:val="0C4452AF"/>
    <w:rsid w:val="0C4A13B6"/>
    <w:rsid w:val="0C4A71B8"/>
    <w:rsid w:val="0C5768D1"/>
    <w:rsid w:val="0C6322E0"/>
    <w:rsid w:val="0C803AE3"/>
    <w:rsid w:val="0C8E389C"/>
    <w:rsid w:val="0C946333"/>
    <w:rsid w:val="0C9B5CBE"/>
    <w:rsid w:val="0CA82E10"/>
    <w:rsid w:val="0CAB3FC2"/>
    <w:rsid w:val="0CC03FD2"/>
    <w:rsid w:val="0CC655A6"/>
    <w:rsid w:val="0CC86E3B"/>
    <w:rsid w:val="0CE67036"/>
    <w:rsid w:val="0CF40A1D"/>
    <w:rsid w:val="0D180DB7"/>
    <w:rsid w:val="0D3F37BB"/>
    <w:rsid w:val="0D460B72"/>
    <w:rsid w:val="0D643188"/>
    <w:rsid w:val="0D686865"/>
    <w:rsid w:val="0D7C4FAB"/>
    <w:rsid w:val="0D7F5F30"/>
    <w:rsid w:val="0D884174"/>
    <w:rsid w:val="0D9B76EC"/>
    <w:rsid w:val="0DA239FF"/>
    <w:rsid w:val="0DAD6B54"/>
    <w:rsid w:val="0DB0372D"/>
    <w:rsid w:val="0DB169ED"/>
    <w:rsid w:val="0DB54381"/>
    <w:rsid w:val="0DB829B1"/>
    <w:rsid w:val="0DBB25A8"/>
    <w:rsid w:val="0DC374E9"/>
    <w:rsid w:val="0DC679A9"/>
    <w:rsid w:val="0DCE2C43"/>
    <w:rsid w:val="0DD40EBD"/>
    <w:rsid w:val="0DE730BB"/>
    <w:rsid w:val="0DE83DF1"/>
    <w:rsid w:val="0DE97B5E"/>
    <w:rsid w:val="0DF107ED"/>
    <w:rsid w:val="0DF513F2"/>
    <w:rsid w:val="0E18201C"/>
    <w:rsid w:val="0E2D7D0A"/>
    <w:rsid w:val="0E325320"/>
    <w:rsid w:val="0E347FDD"/>
    <w:rsid w:val="0E3A1EE7"/>
    <w:rsid w:val="0E3E79DA"/>
    <w:rsid w:val="0E405FEE"/>
    <w:rsid w:val="0E435B2C"/>
    <w:rsid w:val="0E565F93"/>
    <w:rsid w:val="0E5E0B2E"/>
    <w:rsid w:val="0E614EF5"/>
    <w:rsid w:val="0E6D5BB9"/>
    <w:rsid w:val="0E7132F7"/>
    <w:rsid w:val="0E7743BD"/>
    <w:rsid w:val="0E987D02"/>
    <w:rsid w:val="0E9B5403"/>
    <w:rsid w:val="0EA31302"/>
    <w:rsid w:val="0EAB7F23"/>
    <w:rsid w:val="0EAD04EA"/>
    <w:rsid w:val="0EAD6090"/>
    <w:rsid w:val="0EB70D5C"/>
    <w:rsid w:val="0EB714B0"/>
    <w:rsid w:val="0EC72490"/>
    <w:rsid w:val="0ECC7798"/>
    <w:rsid w:val="0ECE1FF2"/>
    <w:rsid w:val="0ECE4958"/>
    <w:rsid w:val="0ED46862"/>
    <w:rsid w:val="0EDA2DDC"/>
    <w:rsid w:val="0EDC10BD"/>
    <w:rsid w:val="0EE20797"/>
    <w:rsid w:val="0EEB1D0A"/>
    <w:rsid w:val="0F087E83"/>
    <w:rsid w:val="0F0B6C1A"/>
    <w:rsid w:val="0F2733BC"/>
    <w:rsid w:val="0F281825"/>
    <w:rsid w:val="0F2F3540"/>
    <w:rsid w:val="0F405BCB"/>
    <w:rsid w:val="0F6467EA"/>
    <w:rsid w:val="0F691247"/>
    <w:rsid w:val="0F6E73E5"/>
    <w:rsid w:val="0F7563EB"/>
    <w:rsid w:val="0F7A2873"/>
    <w:rsid w:val="0F7B3680"/>
    <w:rsid w:val="0F864B0D"/>
    <w:rsid w:val="0F867A37"/>
    <w:rsid w:val="0F8F0C0A"/>
    <w:rsid w:val="0F9255ED"/>
    <w:rsid w:val="0FAC3600"/>
    <w:rsid w:val="0FBC0D5E"/>
    <w:rsid w:val="0FC335CE"/>
    <w:rsid w:val="0FCE0CDD"/>
    <w:rsid w:val="0FD07E02"/>
    <w:rsid w:val="0FE10049"/>
    <w:rsid w:val="0FE367E9"/>
    <w:rsid w:val="0FE90784"/>
    <w:rsid w:val="0FF17EFE"/>
    <w:rsid w:val="0FF73722"/>
    <w:rsid w:val="0FFA76C7"/>
    <w:rsid w:val="10297193"/>
    <w:rsid w:val="102D641F"/>
    <w:rsid w:val="103153E2"/>
    <w:rsid w:val="10407EAC"/>
    <w:rsid w:val="10503A0B"/>
    <w:rsid w:val="10517053"/>
    <w:rsid w:val="105A229D"/>
    <w:rsid w:val="108238CE"/>
    <w:rsid w:val="108477F6"/>
    <w:rsid w:val="1087752D"/>
    <w:rsid w:val="108876C8"/>
    <w:rsid w:val="10907E3C"/>
    <w:rsid w:val="109C5B76"/>
    <w:rsid w:val="109E7152"/>
    <w:rsid w:val="10A122D5"/>
    <w:rsid w:val="10A735CE"/>
    <w:rsid w:val="10A940F9"/>
    <w:rsid w:val="10B822C3"/>
    <w:rsid w:val="10BC2D2B"/>
    <w:rsid w:val="10D65FB8"/>
    <w:rsid w:val="10E222F7"/>
    <w:rsid w:val="10E82A49"/>
    <w:rsid w:val="110C5208"/>
    <w:rsid w:val="11180B2E"/>
    <w:rsid w:val="111D4CDB"/>
    <w:rsid w:val="11254AAD"/>
    <w:rsid w:val="112740D7"/>
    <w:rsid w:val="11301FEB"/>
    <w:rsid w:val="113C092E"/>
    <w:rsid w:val="114407FB"/>
    <w:rsid w:val="11474599"/>
    <w:rsid w:val="1157679C"/>
    <w:rsid w:val="11581E04"/>
    <w:rsid w:val="11664487"/>
    <w:rsid w:val="117B22D4"/>
    <w:rsid w:val="11862A23"/>
    <w:rsid w:val="1186384C"/>
    <w:rsid w:val="11A73F9F"/>
    <w:rsid w:val="11AA0589"/>
    <w:rsid w:val="11AD4D91"/>
    <w:rsid w:val="11BA6625"/>
    <w:rsid w:val="11BC579C"/>
    <w:rsid w:val="11BD75AA"/>
    <w:rsid w:val="11BE29DA"/>
    <w:rsid w:val="11D159C5"/>
    <w:rsid w:val="11D413CD"/>
    <w:rsid w:val="11F5308E"/>
    <w:rsid w:val="11FB05C9"/>
    <w:rsid w:val="12026A19"/>
    <w:rsid w:val="120A2270"/>
    <w:rsid w:val="120A4641"/>
    <w:rsid w:val="122C565F"/>
    <w:rsid w:val="12314726"/>
    <w:rsid w:val="123B4728"/>
    <w:rsid w:val="12650CBC"/>
    <w:rsid w:val="126A5686"/>
    <w:rsid w:val="128724F6"/>
    <w:rsid w:val="12A32D1F"/>
    <w:rsid w:val="12B82CC5"/>
    <w:rsid w:val="12BA38EC"/>
    <w:rsid w:val="12C63B12"/>
    <w:rsid w:val="12CD2621"/>
    <w:rsid w:val="12CF28EA"/>
    <w:rsid w:val="12CF47FC"/>
    <w:rsid w:val="12D25BC6"/>
    <w:rsid w:val="12D62133"/>
    <w:rsid w:val="12F60B87"/>
    <w:rsid w:val="12F831A1"/>
    <w:rsid w:val="13057541"/>
    <w:rsid w:val="132B2068"/>
    <w:rsid w:val="13506FFA"/>
    <w:rsid w:val="13576EB9"/>
    <w:rsid w:val="135A29FB"/>
    <w:rsid w:val="13651932"/>
    <w:rsid w:val="13685067"/>
    <w:rsid w:val="137E4DB5"/>
    <w:rsid w:val="13891861"/>
    <w:rsid w:val="13AA2241"/>
    <w:rsid w:val="13B363E0"/>
    <w:rsid w:val="13C605F7"/>
    <w:rsid w:val="13DB58A0"/>
    <w:rsid w:val="13E0285C"/>
    <w:rsid w:val="13E84F50"/>
    <w:rsid w:val="1403318B"/>
    <w:rsid w:val="14301382"/>
    <w:rsid w:val="14355B71"/>
    <w:rsid w:val="14385EE1"/>
    <w:rsid w:val="144D2D5B"/>
    <w:rsid w:val="144F62A5"/>
    <w:rsid w:val="145F6B34"/>
    <w:rsid w:val="14601D16"/>
    <w:rsid w:val="14663C85"/>
    <w:rsid w:val="147D7051"/>
    <w:rsid w:val="1491254B"/>
    <w:rsid w:val="14B21967"/>
    <w:rsid w:val="14D477A6"/>
    <w:rsid w:val="14EB7761"/>
    <w:rsid w:val="14F71945"/>
    <w:rsid w:val="14F75772"/>
    <w:rsid w:val="14F94C07"/>
    <w:rsid w:val="15096B7A"/>
    <w:rsid w:val="151271E1"/>
    <w:rsid w:val="151405DE"/>
    <w:rsid w:val="151A0798"/>
    <w:rsid w:val="1529241D"/>
    <w:rsid w:val="152C4B08"/>
    <w:rsid w:val="15612C23"/>
    <w:rsid w:val="156A5AB1"/>
    <w:rsid w:val="15732883"/>
    <w:rsid w:val="15774C13"/>
    <w:rsid w:val="15774DC7"/>
    <w:rsid w:val="15884E79"/>
    <w:rsid w:val="159A1EE1"/>
    <w:rsid w:val="159F2637"/>
    <w:rsid w:val="15A80D39"/>
    <w:rsid w:val="15AF07A4"/>
    <w:rsid w:val="15B624A2"/>
    <w:rsid w:val="15C106BE"/>
    <w:rsid w:val="15E51B78"/>
    <w:rsid w:val="15EA5FFB"/>
    <w:rsid w:val="15ED6F84"/>
    <w:rsid w:val="15F17F56"/>
    <w:rsid w:val="15F22C28"/>
    <w:rsid w:val="15FB638A"/>
    <w:rsid w:val="16021A3F"/>
    <w:rsid w:val="160F2852"/>
    <w:rsid w:val="16232CE1"/>
    <w:rsid w:val="16264FF1"/>
    <w:rsid w:val="16492D73"/>
    <w:rsid w:val="16513203"/>
    <w:rsid w:val="16516CA8"/>
    <w:rsid w:val="166138EB"/>
    <w:rsid w:val="166B4E7F"/>
    <w:rsid w:val="166F6B41"/>
    <w:rsid w:val="16833FFF"/>
    <w:rsid w:val="16950B2F"/>
    <w:rsid w:val="16A77CD3"/>
    <w:rsid w:val="16A92BBA"/>
    <w:rsid w:val="16AA5B6F"/>
    <w:rsid w:val="16AD7321"/>
    <w:rsid w:val="16B212CB"/>
    <w:rsid w:val="16CD55C0"/>
    <w:rsid w:val="16CF527B"/>
    <w:rsid w:val="16CF5E02"/>
    <w:rsid w:val="16D20C66"/>
    <w:rsid w:val="16E31A9A"/>
    <w:rsid w:val="16EF70D4"/>
    <w:rsid w:val="16FB0279"/>
    <w:rsid w:val="16FC011F"/>
    <w:rsid w:val="170D7B31"/>
    <w:rsid w:val="17150B10"/>
    <w:rsid w:val="171C3399"/>
    <w:rsid w:val="17210DCB"/>
    <w:rsid w:val="17233804"/>
    <w:rsid w:val="17291027"/>
    <w:rsid w:val="174D24DD"/>
    <w:rsid w:val="1756617F"/>
    <w:rsid w:val="175852DC"/>
    <w:rsid w:val="176B0541"/>
    <w:rsid w:val="176B64FB"/>
    <w:rsid w:val="177E695D"/>
    <w:rsid w:val="17810C39"/>
    <w:rsid w:val="17820677"/>
    <w:rsid w:val="178B572B"/>
    <w:rsid w:val="1794063A"/>
    <w:rsid w:val="179E21CE"/>
    <w:rsid w:val="17AD49AE"/>
    <w:rsid w:val="17C05958"/>
    <w:rsid w:val="17C86EFC"/>
    <w:rsid w:val="17CE1006"/>
    <w:rsid w:val="17DC43BC"/>
    <w:rsid w:val="17E10F3F"/>
    <w:rsid w:val="17E85AC5"/>
    <w:rsid w:val="18083DFB"/>
    <w:rsid w:val="180E0C8E"/>
    <w:rsid w:val="181250F0"/>
    <w:rsid w:val="181E3DA1"/>
    <w:rsid w:val="182014A2"/>
    <w:rsid w:val="1822771A"/>
    <w:rsid w:val="184864DF"/>
    <w:rsid w:val="184B4ABE"/>
    <w:rsid w:val="184C35EB"/>
    <w:rsid w:val="185D1307"/>
    <w:rsid w:val="18750905"/>
    <w:rsid w:val="189B6688"/>
    <w:rsid w:val="189D20F0"/>
    <w:rsid w:val="18A43C7A"/>
    <w:rsid w:val="18A6497D"/>
    <w:rsid w:val="18AB3604"/>
    <w:rsid w:val="18B32A58"/>
    <w:rsid w:val="18B83735"/>
    <w:rsid w:val="18C56F07"/>
    <w:rsid w:val="18D4069B"/>
    <w:rsid w:val="18D77903"/>
    <w:rsid w:val="18E80323"/>
    <w:rsid w:val="18E92A1D"/>
    <w:rsid w:val="18FE560D"/>
    <w:rsid w:val="19064FBC"/>
    <w:rsid w:val="190B250B"/>
    <w:rsid w:val="191A5A55"/>
    <w:rsid w:val="191E5B42"/>
    <w:rsid w:val="192C2752"/>
    <w:rsid w:val="193225E4"/>
    <w:rsid w:val="1960646A"/>
    <w:rsid w:val="196A74EF"/>
    <w:rsid w:val="197A29D8"/>
    <w:rsid w:val="19821190"/>
    <w:rsid w:val="19861744"/>
    <w:rsid w:val="19885571"/>
    <w:rsid w:val="19A10699"/>
    <w:rsid w:val="19B266C6"/>
    <w:rsid w:val="19CA22D0"/>
    <w:rsid w:val="19CA3924"/>
    <w:rsid w:val="19CC7900"/>
    <w:rsid w:val="19E16FD8"/>
    <w:rsid w:val="19EE0799"/>
    <w:rsid w:val="19FE71E5"/>
    <w:rsid w:val="1A001180"/>
    <w:rsid w:val="1A1854E5"/>
    <w:rsid w:val="1A1F0F68"/>
    <w:rsid w:val="1A33051A"/>
    <w:rsid w:val="1A364137"/>
    <w:rsid w:val="1A390513"/>
    <w:rsid w:val="1A437EA3"/>
    <w:rsid w:val="1A47212C"/>
    <w:rsid w:val="1A4C36B3"/>
    <w:rsid w:val="1A501737"/>
    <w:rsid w:val="1A5B3708"/>
    <w:rsid w:val="1A5F77D3"/>
    <w:rsid w:val="1A6E6510"/>
    <w:rsid w:val="1A7119EA"/>
    <w:rsid w:val="1A7C3AAA"/>
    <w:rsid w:val="1A841F91"/>
    <w:rsid w:val="1A8A2712"/>
    <w:rsid w:val="1A8D281D"/>
    <w:rsid w:val="1A9853AE"/>
    <w:rsid w:val="1ABC20EB"/>
    <w:rsid w:val="1AC07E6D"/>
    <w:rsid w:val="1AC7047C"/>
    <w:rsid w:val="1AE01026"/>
    <w:rsid w:val="1AE30A66"/>
    <w:rsid w:val="1AEC4E38"/>
    <w:rsid w:val="1AED5F7D"/>
    <w:rsid w:val="1AFC7D68"/>
    <w:rsid w:val="1AFF3E59"/>
    <w:rsid w:val="1B0F3B71"/>
    <w:rsid w:val="1B797F1F"/>
    <w:rsid w:val="1B7F0D6F"/>
    <w:rsid w:val="1B826631"/>
    <w:rsid w:val="1B8D29CC"/>
    <w:rsid w:val="1B8E559D"/>
    <w:rsid w:val="1B912A8E"/>
    <w:rsid w:val="1B9812A4"/>
    <w:rsid w:val="1BA964D2"/>
    <w:rsid w:val="1BC4130C"/>
    <w:rsid w:val="1BD46FA1"/>
    <w:rsid w:val="1BEC49DB"/>
    <w:rsid w:val="1BFA5F3F"/>
    <w:rsid w:val="1C1726B6"/>
    <w:rsid w:val="1C2F307D"/>
    <w:rsid w:val="1C3605D7"/>
    <w:rsid w:val="1C432F6C"/>
    <w:rsid w:val="1C4508ED"/>
    <w:rsid w:val="1C4B09AF"/>
    <w:rsid w:val="1C4D157D"/>
    <w:rsid w:val="1C4D79A6"/>
    <w:rsid w:val="1C530F07"/>
    <w:rsid w:val="1C5D624C"/>
    <w:rsid w:val="1C7B5C36"/>
    <w:rsid w:val="1C8305C1"/>
    <w:rsid w:val="1C8B48E5"/>
    <w:rsid w:val="1C8C6544"/>
    <w:rsid w:val="1C912F6B"/>
    <w:rsid w:val="1C9138F3"/>
    <w:rsid w:val="1CB51EA5"/>
    <w:rsid w:val="1CBA632D"/>
    <w:rsid w:val="1CC072D3"/>
    <w:rsid w:val="1CC201C3"/>
    <w:rsid w:val="1CE3716C"/>
    <w:rsid w:val="1CEC6434"/>
    <w:rsid w:val="1CF93F75"/>
    <w:rsid w:val="1CFF6E22"/>
    <w:rsid w:val="1D047A26"/>
    <w:rsid w:val="1D081CB0"/>
    <w:rsid w:val="1D1463AF"/>
    <w:rsid w:val="1D1C3DE0"/>
    <w:rsid w:val="1D1F3AD3"/>
    <w:rsid w:val="1D305723"/>
    <w:rsid w:val="1D347FD9"/>
    <w:rsid w:val="1D3650CA"/>
    <w:rsid w:val="1D420B90"/>
    <w:rsid w:val="1D5C20C2"/>
    <w:rsid w:val="1D640D44"/>
    <w:rsid w:val="1D715BBC"/>
    <w:rsid w:val="1D727446"/>
    <w:rsid w:val="1D851279"/>
    <w:rsid w:val="1D8669FF"/>
    <w:rsid w:val="1D8C172C"/>
    <w:rsid w:val="1D8E4DA9"/>
    <w:rsid w:val="1DB033C2"/>
    <w:rsid w:val="1DBD5D23"/>
    <w:rsid w:val="1DCE2972"/>
    <w:rsid w:val="1DD05E75"/>
    <w:rsid w:val="1DE17414"/>
    <w:rsid w:val="1DF87ED7"/>
    <w:rsid w:val="1E1E39F6"/>
    <w:rsid w:val="1E206BA0"/>
    <w:rsid w:val="1E307F0B"/>
    <w:rsid w:val="1E39499E"/>
    <w:rsid w:val="1E3E1D2D"/>
    <w:rsid w:val="1E476DB9"/>
    <w:rsid w:val="1E495B3F"/>
    <w:rsid w:val="1E5209CD"/>
    <w:rsid w:val="1E6D287C"/>
    <w:rsid w:val="1E733F52"/>
    <w:rsid w:val="1E7F253B"/>
    <w:rsid w:val="1E9C1294"/>
    <w:rsid w:val="1EAC2360"/>
    <w:rsid w:val="1EB83BF5"/>
    <w:rsid w:val="1ED0407E"/>
    <w:rsid w:val="1ED27369"/>
    <w:rsid w:val="1ED70C26"/>
    <w:rsid w:val="1EDD2B2F"/>
    <w:rsid w:val="1EF6757D"/>
    <w:rsid w:val="1EF849DE"/>
    <w:rsid w:val="1F0D1100"/>
    <w:rsid w:val="1F187AED"/>
    <w:rsid w:val="1F24418F"/>
    <w:rsid w:val="1F26691F"/>
    <w:rsid w:val="1F286362"/>
    <w:rsid w:val="1F6F2DF4"/>
    <w:rsid w:val="1F706947"/>
    <w:rsid w:val="1F7C1AB9"/>
    <w:rsid w:val="1F803EEA"/>
    <w:rsid w:val="1FA717A9"/>
    <w:rsid w:val="1FB11493"/>
    <w:rsid w:val="1FBF69A5"/>
    <w:rsid w:val="1FC826DE"/>
    <w:rsid w:val="1FD82270"/>
    <w:rsid w:val="1FF300F9"/>
    <w:rsid w:val="1FF63570"/>
    <w:rsid w:val="1FFC2FA3"/>
    <w:rsid w:val="1FFF28F1"/>
    <w:rsid w:val="202A6232"/>
    <w:rsid w:val="202E3E7D"/>
    <w:rsid w:val="20317AB3"/>
    <w:rsid w:val="204B4C94"/>
    <w:rsid w:val="204E0E9D"/>
    <w:rsid w:val="205B04E9"/>
    <w:rsid w:val="20645594"/>
    <w:rsid w:val="206A763D"/>
    <w:rsid w:val="207D1601"/>
    <w:rsid w:val="2091347B"/>
    <w:rsid w:val="2099126A"/>
    <w:rsid w:val="20994726"/>
    <w:rsid w:val="20A24B13"/>
    <w:rsid w:val="20A451F6"/>
    <w:rsid w:val="20B03E44"/>
    <w:rsid w:val="20B31431"/>
    <w:rsid w:val="20B34C6B"/>
    <w:rsid w:val="20B65C39"/>
    <w:rsid w:val="20D451E9"/>
    <w:rsid w:val="20D457EF"/>
    <w:rsid w:val="20EC0311"/>
    <w:rsid w:val="20F22EC2"/>
    <w:rsid w:val="20F71CB7"/>
    <w:rsid w:val="210A188C"/>
    <w:rsid w:val="21122A7A"/>
    <w:rsid w:val="211762CF"/>
    <w:rsid w:val="211B0DDC"/>
    <w:rsid w:val="21204E2B"/>
    <w:rsid w:val="21471270"/>
    <w:rsid w:val="21520844"/>
    <w:rsid w:val="216243B8"/>
    <w:rsid w:val="21681B68"/>
    <w:rsid w:val="217A6B5C"/>
    <w:rsid w:val="21900E1F"/>
    <w:rsid w:val="219E6AF8"/>
    <w:rsid w:val="21A70001"/>
    <w:rsid w:val="21A71181"/>
    <w:rsid w:val="21A97C58"/>
    <w:rsid w:val="21AD254D"/>
    <w:rsid w:val="21BF60EB"/>
    <w:rsid w:val="21C865D9"/>
    <w:rsid w:val="21CC797F"/>
    <w:rsid w:val="21D7133B"/>
    <w:rsid w:val="21E23597"/>
    <w:rsid w:val="21E94D31"/>
    <w:rsid w:val="220A32C0"/>
    <w:rsid w:val="22241693"/>
    <w:rsid w:val="222A4D23"/>
    <w:rsid w:val="222B2D2B"/>
    <w:rsid w:val="22386FDF"/>
    <w:rsid w:val="2253695F"/>
    <w:rsid w:val="22582CF2"/>
    <w:rsid w:val="22590868"/>
    <w:rsid w:val="229B096C"/>
    <w:rsid w:val="22A47CA0"/>
    <w:rsid w:val="22C43DE6"/>
    <w:rsid w:val="22CA76A3"/>
    <w:rsid w:val="22E93141"/>
    <w:rsid w:val="22EC10DB"/>
    <w:rsid w:val="22F906D2"/>
    <w:rsid w:val="22FA03F1"/>
    <w:rsid w:val="23046782"/>
    <w:rsid w:val="23054204"/>
    <w:rsid w:val="231E0661"/>
    <w:rsid w:val="232469E5"/>
    <w:rsid w:val="233B1264"/>
    <w:rsid w:val="23423411"/>
    <w:rsid w:val="23460B1A"/>
    <w:rsid w:val="234704F0"/>
    <w:rsid w:val="23531D85"/>
    <w:rsid w:val="23543D8C"/>
    <w:rsid w:val="236505DE"/>
    <w:rsid w:val="236E5BA4"/>
    <w:rsid w:val="23721086"/>
    <w:rsid w:val="23764D69"/>
    <w:rsid w:val="23906366"/>
    <w:rsid w:val="23907E55"/>
    <w:rsid w:val="239322B5"/>
    <w:rsid w:val="239911F4"/>
    <w:rsid w:val="23A1571D"/>
    <w:rsid w:val="23B37820"/>
    <w:rsid w:val="23C066A7"/>
    <w:rsid w:val="23C33602"/>
    <w:rsid w:val="23C70A3F"/>
    <w:rsid w:val="23C71516"/>
    <w:rsid w:val="23C81D43"/>
    <w:rsid w:val="23D87475"/>
    <w:rsid w:val="23E4175B"/>
    <w:rsid w:val="241418CB"/>
    <w:rsid w:val="24375C2A"/>
    <w:rsid w:val="24431BDE"/>
    <w:rsid w:val="24482291"/>
    <w:rsid w:val="2454101F"/>
    <w:rsid w:val="245574DD"/>
    <w:rsid w:val="24632E8A"/>
    <w:rsid w:val="24634C3F"/>
    <w:rsid w:val="246374FA"/>
    <w:rsid w:val="246669B3"/>
    <w:rsid w:val="24701509"/>
    <w:rsid w:val="247A2505"/>
    <w:rsid w:val="24937AC4"/>
    <w:rsid w:val="249432B3"/>
    <w:rsid w:val="24A13C25"/>
    <w:rsid w:val="24AB0691"/>
    <w:rsid w:val="24CB0A7B"/>
    <w:rsid w:val="24CC61B5"/>
    <w:rsid w:val="24D00298"/>
    <w:rsid w:val="24DC6388"/>
    <w:rsid w:val="24DF0160"/>
    <w:rsid w:val="24E44EF9"/>
    <w:rsid w:val="24E56759"/>
    <w:rsid w:val="24E82E11"/>
    <w:rsid w:val="24FB55B8"/>
    <w:rsid w:val="24FD0ABB"/>
    <w:rsid w:val="251870E7"/>
    <w:rsid w:val="25193259"/>
    <w:rsid w:val="251C1370"/>
    <w:rsid w:val="252C160A"/>
    <w:rsid w:val="255A0E55"/>
    <w:rsid w:val="255C10D5"/>
    <w:rsid w:val="257242FD"/>
    <w:rsid w:val="25902676"/>
    <w:rsid w:val="25A94B3C"/>
    <w:rsid w:val="25A952E7"/>
    <w:rsid w:val="25A97AD1"/>
    <w:rsid w:val="25B658C1"/>
    <w:rsid w:val="25BC3478"/>
    <w:rsid w:val="25BE4D5A"/>
    <w:rsid w:val="25CB240D"/>
    <w:rsid w:val="25DA4B97"/>
    <w:rsid w:val="25DF2B3E"/>
    <w:rsid w:val="25E11806"/>
    <w:rsid w:val="25F6471E"/>
    <w:rsid w:val="25FB1C9A"/>
    <w:rsid w:val="25FB35B9"/>
    <w:rsid w:val="25FF058A"/>
    <w:rsid w:val="26037A3A"/>
    <w:rsid w:val="260512EE"/>
    <w:rsid w:val="262827A7"/>
    <w:rsid w:val="26467B59"/>
    <w:rsid w:val="26480B17"/>
    <w:rsid w:val="264B0704"/>
    <w:rsid w:val="26577625"/>
    <w:rsid w:val="265B4A28"/>
    <w:rsid w:val="265B5EC1"/>
    <w:rsid w:val="26601C01"/>
    <w:rsid w:val="266062A8"/>
    <w:rsid w:val="266604ED"/>
    <w:rsid w:val="26694895"/>
    <w:rsid w:val="266B7D98"/>
    <w:rsid w:val="266D108E"/>
    <w:rsid w:val="26783E77"/>
    <w:rsid w:val="267B25B1"/>
    <w:rsid w:val="267E142E"/>
    <w:rsid w:val="268919E8"/>
    <w:rsid w:val="268B284C"/>
    <w:rsid w:val="269221D6"/>
    <w:rsid w:val="26981B61"/>
    <w:rsid w:val="26B44D8A"/>
    <w:rsid w:val="26BB54C6"/>
    <w:rsid w:val="26BF0015"/>
    <w:rsid w:val="26D238DD"/>
    <w:rsid w:val="26D87A3F"/>
    <w:rsid w:val="26DC54DA"/>
    <w:rsid w:val="26E776E2"/>
    <w:rsid w:val="26F121F0"/>
    <w:rsid w:val="26FC48F3"/>
    <w:rsid w:val="270B0495"/>
    <w:rsid w:val="271671B1"/>
    <w:rsid w:val="271C093A"/>
    <w:rsid w:val="273264DD"/>
    <w:rsid w:val="27393C69"/>
    <w:rsid w:val="273C404C"/>
    <w:rsid w:val="274717B3"/>
    <w:rsid w:val="27490680"/>
    <w:rsid w:val="276629B1"/>
    <w:rsid w:val="277C6ADD"/>
    <w:rsid w:val="277E784E"/>
    <w:rsid w:val="279A2A09"/>
    <w:rsid w:val="279B01AA"/>
    <w:rsid w:val="279F3713"/>
    <w:rsid w:val="27B70259"/>
    <w:rsid w:val="27DC1661"/>
    <w:rsid w:val="27E9539F"/>
    <w:rsid w:val="27EC13D3"/>
    <w:rsid w:val="28047CF0"/>
    <w:rsid w:val="28153D7B"/>
    <w:rsid w:val="28342B99"/>
    <w:rsid w:val="284E7F2E"/>
    <w:rsid w:val="28510CB4"/>
    <w:rsid w:val="285D2747"/>
    <w:rsid w:val="28657B53"/>
    <w:rsid w:val="28670377"/>
    <w:rsid w:val="2874019C"/>
    <w:rsid w:val="287629C1"/>
    <w:rsid w:val="287B557A"/>
    <w:rsid w:val="287E0F5C"/>
    <w:rsid w:val="287F50A4"/>
    <w:rsid w:val="28837103"/>
    <w:rsid w:val="28896A8E"/>
    <w:rsid w:val="288B2446"/>
    <w:rsid w:val="289912A7"/>
    <w:rsid w:val="28C029A1"/>
    <w:rsid w:val="28E8751C"/>
    <w:rsid w:val="28ED45B4"/>
    <w:rsid w:val="28EE572D"/>
    <w:rsid w:val="28F538BB"/>
    <w:rsid w:val="290111F9"/>
    <w:rsid w:val="29020CD6"/>
    <w:rsid w:val="29154D07"/>
    <w:rsid w:val="291E1148"/>
    <w:rsid w:val="291E4D83"/>
    <w:rsid w:val="29237B8C"/>
    <w:rsid w:val="29354F69"/>
    <w:rsid w:val="293E52B8"/>
    <w:rsid w:val="294A1E47"/>
    <w:rsid w:val="29552CDF"/>
    <w:rsid w:val="295761E2"/>
    <w:rsid w:val="2958381F"/>
    <w:rsid w:val="296576F6"/>
    <w:rsid w:val="296E5692"/>
    <w:rsid w:val="297C2A39"/>
    <w:rsid w:val="298D0473"/>
    <w:rsid w:val="299D2868"/>
    <w:rsid w:val="29BF0A24"/>
    <w:rsid w:val="29C43E59"/>
    <w:rsid w:val="29D5322D"/>
    <w:rsid w:val="29DB15B7"/>
    <w:rsid w:val="29E348BD"/>
    <w:rsid w:val="29EC2301"/>
    <w:rsid w:val="29F4341E"/>
    <w:rsid w:val="29FB62D3"/>
    <w:rsid w:val="2A0B6F8A"/>
    <w:rsid w:val="2A2840F7"/>
    <w:rsid w:val="2A2E325E"/>
    <w:rsid w:val="2A3B6E4A"/>
    <w:rsid w:val="2A471A21"/>
    <w:rsid w:val="2A62092C"/>
    <w:rsid w:val="2A783D3B"/>
    <w:rsid w:val="2A7B152F"/>
    <w:rsid w:val="2A7C0543"/>
    <w:rsid w:val="2A8C07DD"/>
    <w:rsid w:val="2A947DE8"/>
    <w:rsid w:val="2A9770AC"/>
    <w:rsid w:val="2A9867EE"/>
    <w:rsid w:val="2AB770A3"/>
    <w:rsid w:val="2AB777F4"/>
    <w:rsid w:val="2ABD0FDE"/>
    <w:rsid w:val="2ACB72AC"/>
    <w:rsid w:val="2AD15A4E"/>
    <w:rsid w:val="2AFB6812"/>
    <w:rsid w:val="2AFF2270"/>
    <w:rsid w:val="2B035E9D"/>
    <w:rsid w:val="2B070127"/>
    <w:rsid w:val="2B102FB5"/>
    <w:rsid w:val="2B21546A"/>
    <w:rsid w:val="2B2C7062"/>
    <w:rsid w:val="2B4A6612"/>
    <w:rsid w:val="2B5B08F3"/>
    <w:rsid w:val="2B5F65B7"/>
    <w:rsid w:val="2B644CFD"/>
    <w:rsid w:val="2B6462F7"/>
    <w:rsid w:val="2B6A4948"/>
    <w:rsid w:val="2B6A4CF4"/>
    <w:rsid w:val="2B797313"/>
    <w:rsid w:val="2B7A3BE4"/>
    <w:rsid w:val="2B841EA3"/>
    <w:rsid w:val="2BA73E61"/>
    <w:rsid w:val="2BBF4052"/>
    <w:rsid w:val="2BCD0048"/>
    <w:rsid w:val="2BD96C9B"/>
    <w:rsid w:val="2BDA7F81"/>
    <w:rsid w:val="2BDE4907"/>
    <w:rsid w:val="2BF343F3"/>
    <w:rsid w:val="2BFA1200"/>
    <w:rsid w:val="2C072EAC"/>
    <w:rsid w:val="2C085392"/>
    <w:rsid w:val="2C0D047E"/>
    <w:rsid w:val="2C0D59A8"/>
    <w:rsid w:val="2C1314CE"/>
    <w:rsid w:val="2C14155E"/>
    <w:rsid w:val="2C4D23AC"/>
    <w:rsid w:val="2C522877"/>
    <w:rsid w:val="2C5B7754"/>
    <w:rsid w:val="2C5C250C"/>
    <w:rsid w:val="2C651F89"/>
    <w:rsid w:val="2C6C546F"/>
    <w:rsid w:val="2C72517A"/>
    <w:rsid w:val="2C773801"/>
    <w:rsid w:val="2C792587"/>
    <w:rsid w:val="2C825415"/>
    <w:rsid w:val="2C846A0A"/>
    <w:rsid w:val="2C8D37A6"/>
    <w:rsid w:val="2C945944"/>
    <w:rsid w:val="2C9C0EAB"/>
    <w:rsid w:val="2CA06D5E"/>
    <w:rsid w:val="2CAA59E3"/>
    <w:rsid w:val="2CB66329"/>
    <w:rsid w:val="2CBA5779"/>
    <w:rsid w:val="2CD32D88"/>
    <w:rsid w:val="2CD957EC"/>
    <w:rsid w:val="2CDC0FA6"/>
    <w:rsid w:val="2CF2314A"/>
    <w:rsid w:val="2D035DC7"/>
    <w:rsid w:val="2D092D6F"/>
    <w:rsid w:val="2D105B5A"/>
    <w:rsid w:val="2D1760D1"/>
    <w:rsid w:val="2D190E0B"/>
    <w:rsid w:val="2D196A0F"/>
    <w:rsid w:val="2D36293A"/>
    <w:rsid w:val="2D4B705C"/>
    <w:rsid w:val="2D61610D"/>
    <w:rsid w:val="2D6563F0"/>
    <w:rsid w:val="2D8D531C"/>
    <w:rsid w:val="2D976EB8"/>
    <w:rsid w:val="2D9D0F37"/>
    <w:rsid w:val="2D9F4357"/>
    <w:rsid w:val="2DA66471"/>
    <w:rsid w:val="2DA85828"/>
    <w:rsid w:val="2DB14C42"/>
    <w:rsid w:val="2DCD311E"/>
    <w:rsid w:val="2DD634E2"/>
    <w:rsid w:val="2DDC218D"/>
    <w:rsid w:val="2DE74D16"/>
    <w:rsid w:val="2DE94801"/>
    <w:rsid w:val="2DEA6430"/>
    <w:rsid w:val="2E062F19"/>
    <w:rsid w:val="2E087CC1"/>
    <w:rsid w:val="2E0B36DF"/>
    <w:rsid w:val="2E133EDE"/>
    <w:rsid w:val="2E1C0FC2"/>
    <w:rsid w:val="2E20211A"/>
    <w:rsid w:val="2E244C42"/>
    <w:rsid w:val="2E2E751B"/>
    <w:rsid w:val="2E3B3A3F"/>
    <w:rsid w:val="2E5029A2"/>
    <w:rsid w:val="2E693FEF"/>
    <w:rsid w:val="2E6F2D78"/>
    <w:rsid w:val="2E766E74"/>
    <w:rsid w:val="2E7A45E7"/>
    <w:rsid w:val="2E8B4E3F"/>
    <w:rsid w:val="2E920328"/>
    <w:rsid w:val="2E9A09EC"/>
    <w:rsid w:val="2EB67983"/>
    <w:rsid w:val="2EBE556A"/>
    <w:rsid w:val="2EC073D9"/>
    <w:rsid w:val="2EC93EE5"/>
    <w:rsid w:val="2EC97664"/>
    <w:rsid w:val="2EE37A5A"/>
    <w:rsid w:val="2EEA6B08"/>
    <w:rsid w:val="2EEE4049"/>
    <w:rsid w:val="2F010C35"/>
    <w:rsid w:val="2F0D352C"/>
    <w:rsid w:val="2F0E473E"/>
    <w:rsid w:val="2F1D3C95"/>
    <w:rsid w:val="2F20375F"/>
    <w:rsid w:val="2F265A52"/>
    <w:rsid w:val="2F2A273E"/>
    <w:rsid w:val="2F4B5FE0"/>
    <w:rsid w:val="2F5417AF"/>
    <w:rsid w:val="2F552934"/>
    <w:rsid w:val="2F67235B"/>
    <w:rsid w:val="2F6C1C8A"/>
    <w:rsid w:val="2F6D4B97"/>
    <w:rsid w:val="2F7D70BA"/>
    <w:rsid w:val="2F936C13"/>
    <w:rsid w:val="2F9724A4"/>
    <w:rsid w:val="2FB24B2F"/>
    <w:rsid w:val="2FB27CDF"/>
    <w:rsid w:val="2FB96466"/>
    <w:rsid w:val="2FC32F68"/>
    <w:rsid w:val="2FC41F00"/>
    <w:rsid w:val="2FE17B98"/>
    <w:rsid w:val="2FE67AFD"/>
    <w:rsid w:val="2FF279EE"/>
    <w:rsid w:val="3018638D"/>
    <w:rsid w:val="3021231F"/>
    <w:rsid w:val="3028070E"/>
    <w:rsid w:val="302E30A8"/>
    <w:rsid w:val="304D2ECC"/>
    <w:rsid w:val="30523594"/>
    <w:rsid w:val="305D15C7"/>
    <w:rsid w:val="30653DF6"/>
    <w:rsid w:val="307A0602"/>
    <w:rsid w:val="307A24E3"/>
    <w:rsid w:val="308A2D31"/>
    <w:rsid w:val="309645C5"/>
    <w:rsid w:val="309E12EA"/>
    <w:rsid w:val="30B37D24"/>
    <w:rsid w:val="30B549A1"/>
    <w:rsid w:val="30CF5108"/>
    <w:rsid w:val="30D675AD"/>
    <w:rsid w:val="30D7502F"/>
    <w:rsid w:val="30EB4922"/>
    <w:rsid w:val="30EF26D5"/>
    <w:rsid w:val="310C4204"/>
    <w:rsid w:val="310D7A87"/>
    <w:rsid w:val="31142105"/>
    <w:rsid w:val="31147549"/>
    <w:rsid w:val="31176A22"/>
    <w:rsid w:val="311B481E"/>
    <w:rsid w:val="31233D00"/>
    <w:rsid w:val="313B2B55"/>
    <w:rsid w:val="31450876"/>
    <w:rsid w:val="31545D38"/>
    <w:rsid w:val="315A75C8"/>
    <w:rsid w:val="3160764A"/>
    <w:rsid w:val="316B2A3F"/>
    <w:rsid w:val="316D0DA5"/>
    <w:rsid w:val="316F42A9"/>
    <w:rsid w:val="31707E2D"/>
    <w:rsid w:val="317561B2"/>
    <w:rsid w:val="317618DC"/>
    <w:rsid w:val="317A086B"/>
    <w:rsid w:val="317C6D20"/>
    <w:rsid w:val="317D4731"/>
    <w:rsid w:val="31876F76"/>
    <w:rsid w:val="318A1985"/>
    <w:rsid w:val="31903548"/>
    <w:rsid w:val="31A4347E"/>
    <w:rsid w:val="31AA5516"/>
    <w:rsid w:val="31B56840"/>
    <w:rsid w:val="31C5592A"/>
    <w:rsid w:val="31C851B2"/>
    <w:rsid w:val="31D2654B"/>
    <w:rsid w:val="31DA5C60"/>
    <w:rsid w:val="31E34267"/>
    <w:rsid w:val="31E47EE3"/>
    <w:rsid w:val="32022285"/>
    <w:rsid w:val="320944A7"/>
    <w:rsid w:val="32270FAC"/>
    <w:rsid w:val="323701D4"/>
    <w:rsid w:val="323A4C76"/>
    <w:rsid w:val="32527B2F"/>
    <w:rsid w:val="3258490C"/>
    <w:rsid w:val="325D3F31"/>
    <w:rsid w:val="326818EF"/>
    <w:rsid w:val="32711FC2"/>
    <w:rsid w:val="328F2182"/>
    <w:rsid w:val="32AC2D2D"/>
    <w:rsid w:val="32AF45E0"/>
    <w:rsid w:val="32BB0FC2"/>
    <w:rsid w:val="32C0140C"/>
    <w:rsid w:val="32EC50D1"/>
    <w:rsid w:val="32F93DAF"/>
    <w:rsid w:val="33134959"/>
    <w:rsid w:val="33196C24"/>
    <w:rsid w:val="331D7E9F"/>
    <w:rsid w:val="33211225"/>
    <w:rsid w:val="332F0A06"/>
    <w:rsid w:val="333B2ABD"/>
    <w:rsid w:val="333E6AA2"/>
    <w:rsid w:val="33406722"/>
    <w:rsid w:val="33483B2E"/>
    <w:rsid w:val="33552E44"/>
    <w:rsid w:val="33670134"/>
    <w:rsid w:val="336B314C"/>
    <w:rsid w:val="336D04EB"/>
    <w:rsid w:val="33793ED0"/>
    <w:rsid w:val="338D05D9"/>
    <w:rsid w:val="33962A97"/>
    <w:rsid w:val="33AA0350"/>
    <w:rsid w:val="33AF50E7"/>
    <w:rsid w:val="33BD463F"/>
    <w:rsid w:val="33BF02F5"/>
    <w:rsid w:val="33C13C9E"/>
    <w:rsid w:val="33C70B86"/>
    <w:rsid w:val="33CC3D88"/>
    <w:rsid w:val="33CF39AA"/>
    <w:rsid w:val="33DF55BA"/>
    <w:rsid w:val="33E716EB"/>
    <w:rsid w:val="33EC039B"/>
    <w:rsid w:val="341519F5"/>
    <w:rsid w:val="341C6F16"/>
    <w:rsid w:val="341F2CEB"/>
    <w:rsid w:val="342476AF"/>
    <w:rsid w:val="346045FB"/>
    <w:rsid w:val="3461207D"/>
    <w:rsid w:val="34743B68"/>
    <w:rsid w:val="34814E5E"/>
    <w:rsid w:val="348C7AC7"/>
    <w:rsid w:val="348F514A"/>
    <w:rsid w:val="349415D2"/>
    <w:rsid w:val="34A15065"/>
    <w:rsid w:val="34A5207B"/>
    <w:rsid w:val="34A614EC"/>
    <w:rsid w:val="34B82A8C"/>
    <w:rsid w:val="34CD12BE"/>
    <w:rsid w:val="34F54AEF"/>
    <w:rsid w:val="34F631C6"/>
    <w:rsid w:val="34F86D32"/>
    <w:rsid w:val="34FD577E"/>
    <w:rsid w:val="350906D5"/>
    <w:rsid w:val="35121EA0"/>
    <w:rsid w:val="3516074A"/>
    <w:rsid w:val="351E6B06"/>
    <w:rsid w:val="3527199E"/>
    <w:rsid w:val="352A6B80"/>
    <w:rsid w:val="352F1CA9"/>
    <w:rsid w:val="353073B2"/>
    <w:rsid w:val="35337F82"/>
    <w:rsid w:val="354237EC"/>
    <w:rsid w:val="354E0A01"/>
    <w:rsid w:val="35600475"/>
    <w:rsid w:val="35635123"/>
    <w:rsid w:val="35752578"/>
    <w:rsid w:val="35764143"/>
    <w:rsid w:val="359B5DA1"/>
    <w:rsid w:val="359C1EA1"/>
    <w:rsid w:val="359F2181"/>
    <w:rsid w:val="35A04F88"/>
    <w:rsid w:val="35A74912"/>
    <w:rsid w:val="35AE2F74"/>
    <w:rsid w:val="35AE7B20"/>
    <w:rsid w:val="35AF77A0"/>
    <w:rsid w:val="35B05222"/>
    <w:rsid w:val="35CC4B52"/>
    <w:rsid w:val="35CE2414"/>
    <w:rsid w:val="35D30C5A"/>
    <w:rsid w:val="35D61EBD"/>
    <w:rsid w:val="35E120F0"/>
    <w:rsid w:val="35F17935"/>
    <w:rsid w:val="35F248DA"/>
    <w:rsid w:val="35F526EA"/>
    <w:rsid w:val="35F56C9B"/>
    <w:rsid w:val="360D2EDF"/>
    <w:rsid w:val="362343FD"/>
    <w:rsid w:val="36257D4D"/>
    <w:rsid w:val="362C25ED"/>
    <w:rsid w:val="36420FBE"/>
    <w:rsid w:val="364D63A5"/>
    <w:rsid w:val="366A7AFE"/>
    <w:rsid w:val="36772A59"/>
    <w:rsid w:val="367F1CE0"/>
    <w:rsid w:val="36801FC3"/>
    <w:rsid w:val="368B3C8B"/>
    <w:rsid w:val="369467D6"/>
    <w:rsid w:val="369835DB"/>
    <w:rsid w:val="369B3F26"/>
    <w:rsid w:val="369E5028"/>
    <w:rsid w:val="36C91572"/>
    <w:rsid w:val="36CD6CDB"/>
    <w:rsid w:val="36CF7208"/>
    <w:rsid w:val="36E2469A"/>
    <w:rsid w:val="36EB4FAA"/>
    <w:rsid w:val="36F03988"/>
    <w:rsid w:val="36F67993"/>
    <w:rsid w:val="36FA32A9"/>
    <w:rsid w:val="36FB19C1"/>
    <w:rsid w:val="372F6D3F"/>
    <w:rsid w:val="37307A06"/>
    <w:rsid w:val="3736348E"/>
    <w:rsid w:val="373C617C"/>
    <w:rsid w:val="37553354"/>
    <w:rsid w:val="375875CF"/>
    <w:rsid w:val="376F1D79"/>
    <w:rsid w:val="378E1DEE"/>
    <w:rsid w:val="379F6C20"/>
    <w:rsid w:val="37B336EE"/>
    <w:rsid w:val="37E569AA"/>
    <w:rsid w:val="37F5325E"/>
    <w:rsid w:val="380341AD"/>
    <w:rsid w:val="380C0A55"/>
    <w:rsid w:val="382E1D72"/>
    <w:rsid w:val="384C71FE"/>
    <w:rsid w:val="384F06F9"/>
    <w:rsid w:val="385056D6"/>
    <w:rsid w:val="385236FC"/>
    <w:rsid w:val="385C6105"/>
    <w:rsid w:val="38630B34"/>
    <w:rsid w:val="38702BA7"/>
    <w:rsid w:val="38745097"/>
    <w:rsid w:val="388077F2"/>
    <w:rsid w:val="389771E3"/>
    <w:rsid w:val="389E6B6E"/>
    <w:rsid w:val="38A22FF6"/>
    <w:rsid w:val="38A76620"/>
    <w:rsid w:val="38B57DED"/>
    <w:rsid w:val="38B90269"/>
    <w:rsid w:val="38D0105F"/>
    <w:rsid w:val="38D17CDE"/>
    <w:rsid w:val="38D66B54"/>
    <w:rsid w:val="38DE16A8"/>
    <w:rsid w:val="38E27663"/>
    <w:rsid w:val="38E64555"/>
    <w:rsid w:val="38E90694"/>
    <w:rsid w:val="38E958B3"/>
    <w:rsid w:val="38EF5674"/>
    <w:rsid w:val="38FE3710"/>
    <w:rsid w:val="3901298C"/>
    <w:rsid w:val="39022116"/>
    <w:rsid w:val="39104D55"/>
    <w:rsid w:val="39112E4E"/>
    <w:rsid w:val="3914115A"/>
    <w:rsid w:val="39312C65"/>
    <w:rsid w:val="394051F8"/>
    <w:rsid w:val="394E43FA"/>
    <w:rsid w:val="395568D4"/>
    <w:rsid w:val="396665B7"/>
    <w:rsid w:val="396D5F42"/>
    <w:rsid w:val="397A0ADB"/>
    <w:rsid w:val="39964C0C"/>
    <w:rsid w:val="399D5BEF"/>
    <w:rsid w:val="39A446DE"/>
    <w:rsid w:val="39A56CE3"/>
    <w:rsid w:val="39A71E6F"/>
    <w:rsid w:val="39B12A81"/>
    <w:rsid w:val="39B1374F"/>
    <w:rsid w:val="39B528A8"/>
    <w:rsid w:val="39BB2AFB"/>
    <w:rsid w:val="39D011BE"/>
    <w:rsid w:val="39D81A27"/>
    <w:rsid w:val="39D8471E"/>
    <w:rsid w:val="39DC787B"/>
    <w:rsid w:val="39E45E7D"/>
    <w:rsid w:val="39F97D38"/>
    <w:rsid w:val="3A0E46C5"/>
    <w:rsid w:val="3A116A50"/>
    <w:rsid w:val="3A181CE5"/>
    <w:rsid w:val="3A186B83"/>
    <w:rsid w:val="3A362E95"/>
    <w:rsid w:val="3A407414"/>
    <w:rsid w:val="3A4F4F44"/>
    <w:rsid w:val="3A6C38E7"/>
    <w:rsid w:val="3A7B3F01"/>
    <w:rsid w:val="3A7D670E"/>
    <w:rsid w:val="3A892785"/>
    <w:rsid w:val="3A8C4D99"/>
    <w:rsid w:val="3A954AAB"/>
    <w:rsid w:val="3A9D2CF5"/>
    <w:rsid w:val="3ACA3C80"/>
    <w:rsid w:val="3ACD2686"/>
    <w:rsid w:val="3AD46FB5"/>
    <w:rsid w:val="3AE138A5"/>
    <w:rsid w:val="3AFC0CAA"/>
    <w:rsid w:val="3B0529DF"/>
    <w:rsid w:val="3B063AE5"/>
    <w:rsid w:val="3B07301A"/>
    <w:rsid w:val="3B0C5D64"/>
    <w:rsid w:val="3B137E53"/>
    <w:rsid w:val="3B1F6C0D"/>
    <w:rsid w:val="3B3C073C"/>
    <w:rsid w:val="3B441832"/>
    <w:rsid w:val="3B445B48"/>
    <w:rsid w:val="3B50198E"/>
    <w:rsid w:val="3B570A6F"/>
    <w:rsid w:val="3B634842"/>
    <w:rsid w:val="3B6C6D0D"/>
    <w:rsid w:val="3B7905A1"/>
    <w:rsid w:val="3B9C137A"/>
    <w:rsid w:val="3BA043DB"/>
    <w:rsid w:val="3BB31CE7"/>
    <w:rsid w:val="3BC27434"/>
    <w:rsid w:val="3BC952DD"/>
    <w:rsid w:val="3BE15D91"/>
    <w:rsid w:val="3BF56584"/>
    <w:rsid w:val="3BF746F2"/>
    <w:rsid w:val="3BFC0F49"/>
    <w:rsid w:val="3C090983"/>
    <w:rsid w:val="3C0C354E"/>
    <w:rsid w:val="3C0D1981"/>
    <w:rsid w:val="3C120467"/>
    <w:rsid w:val="3C13226C"/>
    <w:rsid w:val="3C254B00"/>
    <w:rsid w:val="3C3C014C"/>
    <w:rsid w:val="3C3D00E6"/>
    <w:rsid w:val="3C487912"/>
    <w:rsid w:val="3C4F7233"/>
    <w:rsid w:val="3C5B6995"/>
    <w:rsid w:val="3C5F5CD1"/>
    <w:rsid w:val="3C6248AD"/>
    <w:rsid w:val="3C763519"/>
    <w:rsid w:val="3C764FC0"/>
    <w:rsid w:val="3C7906A3"/>
    <w:rsid w:val="3C815CB8"/>
    <w:rsid w:val="3C8C5AF3"/>
    <w:rsid w:val="3C9613C2"/>
    <w:rsid w:val="3C976411"/>
    <w:rsid w:val="3C994949"/>
    <w:rsid w:val="3C9E3A83"/>
    <w:rsid w:val="3CA0356D"/>
    <w:rsid w:val="3CBE4CBB"/>
    <w:rsid w:val="3CD13686"/>
    <w:rsid w:val="3CE040FC"/>
    <w:rsid w:val="3CEB69AE"/>
    <w:rsid w:val="3D0F35EB"/>
    <w:rsid w:val="3D250CA1"/>
    <w:rsid w:val="3D277A21"/>
    <w:rsid w:val="3D307C72"/>
    <w:rsid w:val="3D3178F2"/>
    <w:rsid w:val="3D5228D4"/>
    <w:rsid w:val="3D533265"/>
    <w:rsid w:val="3D616B23"/>
    <w:rsid w:val="3D635436"/>
    <w:rsid w:val="3D671776"/>
    <w:rsid w:val="3D6C3EEF"/>
    <w:rsid w:val="3D7D0EB0"/>
    <w:rsid w:val="3D803336"/>
    <w:rsid w:val="3D900F90"/>
    <w:rsid w:val="3D98014F"/>
    <w:rsid w:val="3DA678B1"/>
    <w:rsid w:val="3DA940B9"/>
    <w:rsid w:val="3DB3097E"/>
    <w:rsid w:val="3DB67DA3"/>
    <w:rsid w:val="3DC1175F"/>
    <w:rsid w:val="3DC75867"/>
    <w:rsid w:val="3DC832E8"/>
    <w:rsid w:val="3DCB7AF0"/>
    <w:rsid w:val="3DCC24C5"/>
    <w:rsid w:val="3DCC5572"/>
    <w:rsid w:val="3DD50400"/>
    <w:rsid w:val="3DDC0D0C"/>
    <w:rsid w:val="3DDE328E"/>
    <w:rsid w:val="3DF022AF"/>
    <w:rsid w:val="3DF379B0"/>
    <w:rsid w:val="3E076650"/>
    <w:rsid w:val="3E1573CD"/>
    <w:rsid w:val="3E1F38A7"/>
    <w:rsid w:val="3E2F59A7"/>
    <w:rsid w:val="3E402222"/>
    <w:rsid w:val="3E430A34"/>
    <w:rsid w:val="3E46009F"/>
    <w:rsid w:val="3E5C2C80"/>
    <w:rsid w:val="3E605DE6"/>
    <w:rsid w:val="3E636D6A"/>
    <w:rsid w:val="3E6D1878"/>
    <w:rsid w:val="3E731CA5"/>
    <w:rsid w:val="3E81031D"/>
    <w:rsid w:val="3E8527A2"/>
    <w:rsid w:val="3ECC1580"/>
    <w:rsid w:val="3ECC5115"/>
    <w:rsid w:val="3ECD2B96"/>
    <w:rsid w:val="3ECF7A14"/>
    <w:rsid w:val="3EDE61EC"/>
    <w:rsid w:val="3EED1CC6"/>
    <w:rsid w:val="3EF065CE"/>
    <w:rsid w:val="3EF43842"/>
    <w:rsid w:val="3EF90633"/>
    <w:rsid w:val="3F040AF2"/>
    <w:rsid w:val="3F16680E"/>
    <w:rsid w:val="3F1E269E"/>
    <w:rsid w:val="3F20103E"/>
    <w:rsid w:val="3F3570C3"/>
    <w:rsid w:val="3F460C5C"/>
    <w:rsid w:val="3F4A7F61"/>
    <w:rsid w:val="3F4B7B72"/>
    <w:rsid w:val="3F6A2706"/>
    <w:rsid w:val="3F7D30A7"/>
    <w:rsid w:val="3F85550B"/>
    <w:rsid w:val="3F865BC8"/>
    <w:rsid w:val="3F890795"/>
    <w:rsid w:val="3F8A38EC"/>
    <w:rsid w:val="3F9625DF"/>
    <w:rsid w:val="3FA21C75"/>
    <w:rsid w:val="3FA24356"/>
    <w:rsid w:val="3FC337E4"/>
    <w:rsid w:val="3FD87DE7"/>
    <w:rsid w:val="3FDD07D5"/>
    <w:rsid w:val="3FF13705"/>
    <w:rsid w:val="3FF21DFA"/>
    <w:rsid w:val="4004076F"/>
    <w:rsid w:val="40094CE0"/>
    <w:rsid w:val="400B001F"/>
    <w:rsid w:val="400C112B"/>
    <w:rsid w:val="401D2061"/>
    <w:rsid w:val="401F4AC2"/>
    <w:rsid w:val="40261A50"/>
    <w:rsid w:val="402C0554"/>
    <w:rsid w:val="403B0B6F"/>
    <w:rsid w:val="403C65F0"/>
    <w:rsid w:val="40400F69"/>
    <w:rsid w:val="404624A9"/>
    <w:rsid w:val="40472403"/>
    <w:rsid w:val="404C2CAF"/>
    <w:rsid w:val="405657C2"/>
    <w:rsid w:val="40610CF6"/>
    <w:rsid w:val="40713247"/>
    <w:rsid w:val="40723D81"/>
    <w:rsid w:val="40917FC2"/>
    <w:rsid w:val="40942502"/>
    <w:rsid w:val="409C0D9C"/>
    <w:rsid w:val="40A67231"/>
    <w:rsid w:val="40CF4BE6"/>
    <w:rsid w:val="40DE0554"/>
    <w:rsid w:val="40F41F21"/>
    <w:rsid w:val="40FE0F0E"/>
    <w:rsid w:val="411236BB"/>
    <w:rsid w:val="411A45A9"/>
    <w:rsid w:val="412D3E26"/>
    <w:rsid w:val="41315E63"/>
    <w:rsid w:val="4139520E"/>
    <w:rsid w:val="413A5DDF"/>
    <w:rsid w:val="41421E90"/>
    <w:rsid w:val="414F4190"/>
    <w:rsid w:val="41521466"/>
    <w:rsid w:val="415E79CC"/>
    <w:rsid w:val="41697F5C"/>
    <w:rsid w:val="416C4764"/>
    <w:rsid w:val="41726AFC"/>
    <w:rsid w:val="41795FF8"/>
    <w:rsid w:val="417D1C7B"/>
    <w:rsid w:val="41810E86"/>
    <w:rsid w:val="4187644B"/>
    <w:rsid w:val="418775F4"/>
    <w:rsid w:val="4193466B"/>
    <w:rsid w:val="419C74B1"/>
    <w:rsid w:val="41BE5467"/>
    <w:rsid w:val="41EE1FA2"/>
    <w:rsid w:val="41F37EC0"/>
    <w:rsid w:val="41F579F9"/>
    <w:rsid w:val="41FB0B50"/>
    <w:rsid w:val="421361F6"/>
    <w:rsid w:val="421560BD"/>
    <w:rsid w:val="421748BC"/>
    <w:rsid w:val="42274E97"/>
    <w:rsid w:val="42322F7E"/>
    <w:rsid w:val="424D5848"/>
    <w:rsid w:val="4264290E"/>
    <w:rsid w:val="42780119"/>
    <w:rsid w:val="42C00C47"/>
    <w:rsid w:val="42D40833"/>
    <w:rsid w:val="42E77A79"/>
    <w:rsid w:val="42F8176E"/>
    <w:rsid w:val="42FF18AE"/>
    <w:rsid w:val="43087A08"/>
    <w:rsid w:val="430B346F"/>
    <w:rsid w:val="431347EC"/>
    <w:rsid w:val="43276500"/>
    <w:rsid w:val="432B51AD"/>
    <w:rsid w:val="432C1A71"/>
    <w:rsid w:val="43410E67"/>
    <w:rsid w:val="434268E8"/>
    <w:rsid w:val="4355666B"/>
    <w:rsid w:val="435941F1"/>
    <w:rsid w:val="43652320"/>
    <w:rsid w:val="436C4FE6"/>
    <w:rsid w:val="436E12C9"/>
    <w:rsid w:val="438E56E3"/>
    <w:rsid w:val="43915B35"/>
    <w:rsid w:val="439A4D79"/>
    <w:rsid w:val="439E377F"/>
    <w:rsid w:val="439F1200"/>
    <w:rsid w:val="43A169EB"/>
    <w:rsid w:val="43A7408E"/>
    <w:rsid w:val="43B47DBF"/>
    <w:rsid w:val="43C17C18"/>
    <w:rsid w:val="43D8485D"/>
    <w:rsid w:val="43E37107"/>
    <w:rsid w:val="43E772A7"/>
    <w:rsid w:val="43E86860"/>
    <w:rsid w:val="43EE4803"/>
    <w:rsid w:val="43F5418D"/>
    <w:rsid w:val="44115CBC"/>
    <w:rsid w:val="444A1F55"/>
    <w:rsid w:val="44521ACB"/>
    <w:rsid w:val="44586DBA"/>
    <w:rsid w:val="445C7035"/>
    <w:rsid w:val="44614DF1"/>
    <w:rsid w:val="446459D5"/>
    <w:rsid w:val="44824126"/>
    <w:rsid w:val="44876641"/>
    <w:rsid w:val="448A687F"/>
    <w:rsid w:val="449572FC"/>
    <w:rsid w:val="44966287"/>
    <w:rsid w:val="44CF75B8"/>
    <w:rsid w:val="44D82202"/>
    <w:rsid w:val="44D8753F"/>
    <w:rsid w:val="44E66F99"/>
    <w:rsid w:val="44E8249C"/>
    <w:rsid w:val="45061A4C"/>
    <w:rsid w:val="4524487F"/>
    <w:rsid w:val="452A23F3"/>
    <w:rsid w:val="453B283E"/>
    <w:rsid w:val="453B44A5"/>
    <w:rsid w:val="454C693D"/>
    <w:rsid w:val="454F361F"/>
    <w:rsid w:val="456168E3"/>
    <w:rsid w:val="456E3B75"/>
    <w:rsid w:val="458903FC"/>
    <w:rsid w:val="458F3F2F"/>
    <w:rsid w:val="45912BBA"/>
    <w:rsid w:val="459133D2"/>
    <w:rsid w:val="45BA0E4B"/>
    <w:rsid w:val="45C21DFF"/>
    <w:rsid w:val="45CC270F"/>
    <w:rsid w:val="45E5712E"/>
    <w:rsid w:val="45F72659"/>
    <w:rsid w:val="45F95B5C"/>
    <w:rsid w:val="45FA7D5B"/>
    <w:rsid w:val="461D4A97"/>
    <w:rsid w:val="46203326"/>
    <w:rsid w:val="46214E88"/>
    <w:rsid w:val="46223F1F"/>
    <w:rsid w:val="462B5FAB"/>
    <w:rsid w:val="462F27B3"/>
    <w:rsid w:val="465974D5"/>
    <w:rsid w:val="466C2618"/>
    <w:rsid w:val="467B63B8"/>
    <w:rsid w:val="46B02465"/>
    <w:rsid w:val="46B76D42"/>
    <w:rsid w:val="46CD33EA"/>
    <w:rsid w:val="46EB2B66"/>
    <w:rsid w:val="46F60EF7"/>
    <w:rsid w:val="46F6376A"/>
    <w:rsid w:val="47020E0F"/>
    <w:rsid w:val="475015C6"/>
    <w:rsid w:val="476F3FCC"/>
    <w:rsid w:val="477379C1"/>
    <w:rsid w:val="477762E1"/>
    <w:rsid w:val="47831DE0"/>
    <w:rsid w:val="47835EC1"/>
    <w:rsid w:val="478665E8"/>
    <w:rsid w:val="47996C29"/>
    <w:rsid w:val="479D620D"/>
    <w:rsid w:val="47A55818"/>
    <w:rsid w:val="47A9563F"/>
    <w:rsid w:val="47B922BA"/>
    <w:rsid w:val="47C03E43"/>
    <w:rsid w:val="47DC5461"/>
    <w:rsid w:val="47F6080F"/>
    <w:rsid w:val="480756B2"/>
    <w:rsid w:val="481455ED"/>
    <w:rsid w:val="481A7318"/>
    <w:rsid w:val="48372B88"/>
    <w:rsid w:val="4839608B"/>
    <w:rsid w:val="483C7010"/>
    <w:rsid w:val="484C62B2"/>
    <w:rsid w:val="48524810"/>
    <w:rsid w:val="48541683"/>
    <w:rsid w:val="48677F17"/>
    <w:rsid w:val="486C55E1"/>
    <w:rsid w:val="48791073"/>
    <w:rsid w:val="4886618B"/>
    <w:rsid w:val="488A4659"/>
    <w:rsid w:val="489973AA"/>
    <w:rsid w:val="48A7756B"/>
    <w:rsid w:val="48B0193B"/>
    <w:rsid w:val="48C2276C"/>
    <w:rsid w:val="48C749F6"/>
    <w:rsid w:val="48CF7884"/>
    <w:rsid w:val="48D303DC"/>
    <w:rsid w:val="48D6720F"/>
    <w:rsid w:val="48DB2842"/>
    <w:rsid w:val="48DC4D20"/>
    <w:rsid w:val="48E54B66"/>
    <w:rsid w:val="48F650FE"/>
    <w:rsid w:val="49000053"/>
    <w:rsid w:val="4909512A"/>
    <w:rsid w:val="491621F6"/>
    <w:rsid w:val="491D7744"/>
    <w:rsid w:val="49256F8E"/>
    <w:rsid w:val="492F6B0E"/>
    <w:rsid w:val="493F5F47"/>
    <w:rsid w:val="494E6B3C"/>
    <w:rsid w:val="494F3655"/>
    <w:rsid w:val="495367D8"/>
    <w:rsid w:val="49570A61"/>
    <w:rsid w:val="49796A18"/>
    <w:rsid w:val="498623D7"/>
    <w:rsid w:val="498730D1"/>
    <w:rsid w:val="499F0E56"/>
    <w:rsid w:val="49A61B1B"/>
    <w:rsid w:val="49A76262"/>
    <w:rsid w:val="49B40DFB"/>
    <w:rsid w:val="49D84F8F"/>
    <w:rsid w:val="49E22BC4"/>
    <w:rsid w:val="49F91A5E"/>
    <w:rsid w:val="49F96C25"/>
    <w:rsid w:val="4A094F29"/>
    <w:rsid w:val="4A0D148A"/>
    <w:rsid w:val="4A1E7564"/>
    <w:rsid w:val="4A2B2C78"/>
    <w:rsid w:val="4A403EE4"/>
    <w:rsid w:val="4A466053"/>
    <w:rsid w:val="4A4C2273"/>
    <w:rsid w:val="4A4D5AF6"/>
    <w:rsid w:val="4A5144FD"/>
    <w:rsid w:val="4A5756C8"/>
    <w:rsid w:val="4A657578"/>
    <w:rsid w:val="4A6B50A6"/>
    <w:rsid w:val="4A752177"/>
    <w:rsid w:val="4A847C15"/>
    <w:rsid w:val="4AC16454"/>
    <w:rsid w:val="4AC666BA"/>
    <w:rsid w:val="4AC70E30"/>
    <w:rsid w:val="4AE3590F"/>
    <w:rsid w:val="4AE81110"/>
    <w:rsid w:val="4AEB0E78"/>
    <w:rsid w:val="4AEB3235"/>
    <w:rsid w:val="4B041BA7"/>
    <w:rsid w:val="4B0954F5"/>
    <w:rsid w:val="4B0A100D"/>
    <w:rsid w:val="4B12482D"/>
    <w:rsid w:val="4B1A0475"/>
    <w:rsid w:val="4B1E4B4A"/>
    <w:rsid w:val="4B2657DA"/>
    <w:rsid w:val="4B2679D8"/>
    <w:rsid w:val="4B2C76D8"/>
    <w:rsid w:val="4B3258E7"/>
    <w:rsid w:val="4B334AEF"/>
    <w:rsid w:val="4B45028D"/>
    <w:rsid w:val="4B4B11F4"/>
    <w:rsid w:val="4B5712A4"/>
    <w:rsid w:val="4B7145D4"/>
    <w:rsid w:val="4B857571"/>
    <w:rsid w:val="4B870CF6"/>
    <w:rsid w:val="4B945609"/>
    <w:rsid w:val="4B992ECC"/>
    <w:rsid w:val="4B994494"/>
    <w:rsid w:val="4BB3070A"/>
    <w:rsid w:val="4BBE5179"/>
    <w:rsid w:val="4BD32DC5"/>
    <w:rsid w:val="4C020640"/>
    <w:rsid w:val="4C0230BE"/>
    <w:rsid w:val="4C0B7A5E"/>
    <w:rsid w:val="4C254849"/>
    <w:rsid w:val="4C40066C"/>
    <w:rsid w:val="4C437A03"/>
    <w:rsid w:val="4C444216"/>
    <w:rsid w:val="4C472D96"/>
    <w:rsid w:val="4C4D05B2"/>
    <w:rsid w:val="4C4E2CBD"/>
    <w:rsid w:val="4C7B1985"/>
    <w:rsid w:val="4C93212D"/>
    <w:rsid w:val="4CA10523"/>
    <w:rsid w:val="4CB00C05"/>
    <w:rsid w:val="4CB42A6F"/>
    <w:rsid w:val="4CC17779"/>
    <w:rsid w:val="4CC529EA"/>
    <w:rsid w:val="4CD66EB3"/>
    <w:rsid w:val="4CDD12A8"/>
    <w:rsid w:val="4CE550AE"/>
    <w:rsid w:val="4CED3CC5"/>
    <w:rsid w:val="4D206899"/>
    <w:rsid w:val="4D361653"/>
    <w:rsid w:val="4D502FFB"/>
    <w:rsid w:val="4D544769"/>
    <w:rsid w:val="4D5634F0"/>
    <w:rsid w:val="4D5A6673"/>
    <w:rsid w:val="4D6C7AEC"/>
    <w:rsid w:val="4D6E2082"/>
    <w:rsid w:val="4D704A15"/>
    <w:rsid w:val="4D737C78"/>
    <w:rsid w:val="4D802136"/>
    <w:rsid w:val="4D843183"/>
    <w:rsid w:val="4D884FC4"/>
    <w:rsid w:val="4DA64574"/>
    <w:rsid w:val="4DCD139D"/>
    <w:rsid w:val="4DD62F26"/>
    <w:rsid w:val="4DE4216F"/>
    <w:rsid w:val="4DF95612"/>
    <w:rsid w:val="4DFD6F09"/>
    <w:rsid w:val="4DFF2220"/>
    <w:rsid w:val="4E06019C"/>
    <w:rsid w:val="4E135168"/>
    <w:rsid w:val="4E41400E"/>
    <w:rsid w:val="4E422CC5"/>
    <w:rsid w:val="4E48180D"/>
    <w:rsid w:val="4E5A1A99"/>
    <w:rsid w:val="4E6A08AC"/>
    <w:rsid w:val="4E7F1640"/>
    <w:rsid w:val="4E931338"/>
    <w:rsid w:val="4E9340AA"/>
    <w:rsid w:val="4E963E7C"/>
    <w:rsid w:val="4EAD3AA1"/>
    <w:rsid w:val="4EAF72C7"/>
    <w:rsid w:val="4EBD2555"/>
    <w:rsid w:val="4ED626E7"/>
    <w:rsid w:val="4EDC0775"/>
    <w:rsid w:val="4EF6519A"/>
    <w:rsid w:val="4EFB304A"/>
    <w:rsid w:val="4F013B64"/>
    <w:rsid w:val="4F235E96"/>
    <w:rsid w:val="4F2619C0"/>
    <w:rsid w:val="4F290E6D"/>
    <w:rsid w:val="4F2E0B78"/>
    <w:rsid w:val="4F3A5808"/>
    <w:rsid w:val="4F3D7E8C"/>
    <w:rsid w:val="4F5764B9"/>
    <w:rsid w:val="4F58373D"/>
    <w:rsid w:val="4F61484A"/>
    <w:rsid w:val="4F691C56"/>
    <w:rsid w:val="4F7E1BFB"/>
    <w:rsid w:val="4F80187B"/>
    <w:rsid w:val="4F92089C"/>
    <w:rsid w:val="4F9B7EA7"/>
    <w:rsid w:val="4F9F2B26"/>
    <w:rsid w:val="4FA54547"/>
    <w:rsid w:val="4FA973F9"/>
    <w:rsid w:val="4FB3554D"/>
    <w:rsid w:val="4FC92F74"/>
    <w:rsid w:val="4FD01F60"/>
    <w:rsid w:val="4FD535CD"/>
    <w:rsid w:val="4FDC6FE6"/>
    <w:rsid w:val="4FF16325"/>
    <w:rsid w:val="4FFE59CD"/>
    <w:rsid w:val="50062DD9"/>
    <w:rsid w:val="500B3BFA"/>
    <w:rsid w:val="500D4152"/>
    <w:rsid w:val="500D610A"/>
    <w:rsid w:val="5012642E"/>
    <w:rsid w:val="501E4BFD"/>
    <w:rsid w:val="50267A8B"/>
    <w:rsid w:val="503B29C8"/>
    <w:rsid w:val="504F47C8"/>
    <w:rsid w:val="505722C6"/>
    <w:rsid w:val="50596796"/>
    <w:rsid w:val="50743B08"/>
    <w:rsid w:val="5074560B"/>
    <w:rsid w:val="50803E9D"/>
    <w:rsid w:val="509461CB"/>
    <w:rsid w:val="50B9287D"/>
    <w:rsid w:val="50BE6FAF"/>
    <w:rsid w:val="50C83755"/>
    <w:rsid w:val="50D17F23"/>
    <w:rsid w:val="50E101BE"/>
    <w:rsid w:val="50E746D2"/>
    <w:rsid w:val="50EA304C"/>
    <w:rsid w:val="50EB50F9"/>
    <w:rsid w:val="50EC1DD2"/>
    <w:rsid w:val="51013BE0"/>
    <w:rsid w:val="51140A45"/>
    <w:rsid w:val="51326CC3"/>
    <w:rsid w:val="51371073"/>
    <w:rsid w:val="513C2939"/>
    <w:rsid w:val="513C75A3"/>
    <w:rsid w:val="51506273"/>
    <w:rsid w:val="51540654"/>
    <w:rsid w:val="515B2086"/>
    <w:rsid w:val="51632D16"/>
    <w:rsid w:val="51641120"/>
    <w:rsid w:val="517C3C40"/>
    <w:rsid w:val="518357C9"/>
    <w:rsid w:val="51864667"/>
    <w:rsid w:val="518D60D8"/>
    <w:rsid w:val="51AC0B8B"/>
    <w:rsid w:val="51B727A0"/>
    <w:rsid w:val="51B91A28"/>
    <w:rsid w:val="51BD2325"/>
    <w:rsid w:val="51BE02C1"/>
    <w:rsid w:val="51DC10CC"/>
    <w:rsid w:val="51E971D0"/>
    <w:rsid w:val="51F96A8C"/>
    <w:rsid w:val="5204701C"/>
    <w:rsid w:val="52050320"/>
    <w:rsid w:val="52151C14"/>
    <w:rsid w:val="521B68B2"/>
    <w:rsid w:val="5225505D"/>
    <w:rsid w:val="523718C6"/>
    <w:rsid w:val="523858D0"/>
    <w:rsid w:val="52470D8A"/>
    <w:rsid w:val="52545EA1"/>
    <w:rsid w:val="52556572"/>
    <w:rsid w:val="5265033A"/>
    <w:rsid w:val="528545FC"/>
    <w:rsid w:val="52927F78"/>
    <w:rsid w:val="529A1206"/>
    <w:rsid w:val="52AC1DB3"/>
    <w:rsid w:val="52AD3FB1"/>
    <w:rsid w:val="52BE7ACF"/>
    <w:rsid w:val="52CF5620"/>
    <w:rsid w:val="52E002D1"/>
    <w:rsid w:val="52E23187"/>
    <w:rsid w:val="52FC18C1"/>
    <w:rsid w:val="52FF45DE"/>
    <w:rsid w:val="53094D84"/>
    <w:rsid w:val="531E556A"/>
    <w:rsid w:val="532A4F2E"/>
    <w:rsid w:val="532C73AB"/>
    <w:rsid w:val="5341743E"/>
    <w:rsid w:val="53476CE6"/>
    <w:rsid w:val="53565ADB"/>
    <w:rsid w:val="535B131C"/>
    <w:rsid w:val="53695BC8"/>
    <w:rsid w:val="537A3705"/>
    <w:rsid w:val="539E133B"/>
    <w:rsid w:val="53A61FF5"/>
    <w:rsid w:val="53A71C4B"/>
    <w:rsid w:val="53D23F8F"/>
    <w:rsid w:val="53D41815"/>
    <w:rsid w:val="53E04C9E"/>
    <w:rsid w:val="53ED1915"/>
    <w:rsid w:val="53EF36C4"/>
    <w:rsid w:val="54194508"/>
    <w:rsid w:val="541E2377"/>
    <w:rsid w:val="542924D4"/>
    <w:rsid w:val="543350B2"/>
    <w:rsid w:val="54356296"/>
    <w:rsid w:val="545333E8"/>
    <w:rsid w:val="54537985"/>
    <w:rsid w:val="54541558"/>
    <w:rsid w:val="545A34B2"/>
    <w:rsid w:val="545F2D48"/>
    <w:rsid w:val="54684287"/>
    <w:rsid w:val="54722618"/>
    <w:rsid w:val="54757BF7"/>
    <w:rsid w:val="547A32A8"/>
    <w:rsid w:val="54824534"/>
    <w:rsid w:val="549207FF"/>
    <w:rsid w:val="54A156E6"/>
    <w:rsid w:val="54A81B46"/>
    <w:rsid w:val="54AB0292"/>
    <w:rsid w:val="54AE49FC"/>
    <w:rsid w:val="54BA52B4"/>
    <w:rsid w:val="54C35392"/>
    <w:rsid w:val="54CC2B3B"/>
    <w:rsid w:val="54CD52B0"/>
    <w:rsid w:val="54D17D1C"/>
    <w:rsid w:val="54DE700C"/>
    <w:rsid w:val="54E650F9"/>
    <w:rsid w:val="54F5168F"/>
    <w:rsid w:val="55024356"/>
    <w:rsid w:val="55163126"/>
    <w:rsid w:val="551E3DB6"/>
    <w:rsid w:val="5520234F"/>
    <w:rsid w:val="552221BA"/>
    <w:rsid w:val="552227BC"/>
    <w:rsid w:val="553009FC"/>
    <w:rsid w:val="553271D3"/>
    <w:rsid w:val="55362C2B"/>
    <w:rsid w:val="553F72DB"/>
    <w:rsid w:val="55442971"/>
    <w:rsid w:val="55487179"/>
    <w:rsid w:val="555D5FF6"/>
    <w:rsid w:val="55633C6B"/>
    <w:rsid w:val="557629AF"/>
    <w:rsid w:val="559F5609"/>
    <w:rsid w:val="55A10B0C"/>
    <w:rsid w:val="55AD03B6"/>
    <w:rsid w:val="55B37AEE"/>
    <w:rsid w:val="55B84EAE"/>
    <w:rsid w:val="55CF6116"/>
    <w:rsid w:val="55FF20EE"/>
    <w:rsid w:val="560B6EB6"/>
    <w:rsid w:val="56110DC0"/>
    <w:rsid w:val="56114643"/>
    <w:rsid w:val="56206DD9"/>
    <w:rsid w:val="562A45DB"/>
    <w:rsid w:val="563C2F09"/>
    <w:rsid w:val="56586B46"/>
    <w:rsid w:val="56594A37"/>
    <w:rsid w:val="56653CED"/>
    <w:rsid w:val="567C6152"/>
    <w:rsid w:val="56B72852"/>
    <w:rsid w:val="56B86AB4"/>
    <w:rsid w:val="56C146CF"/>
    <w:rsid w:val="56C90296"/>
    <w:rsid w:val="56D800EC"/>
    <w:rsid w:val="56E119F9"/>
    <w:rsid w:val="56EE08AC"/>
    <w:rsid w:val="56F07502"/>
    <w:rsid w:val="56FC5D56"/>
    <w:rsid w:val="571B71D3"/>
    <w:rsid w:val="57310F0C"/>
    <w:rsid w:val="57316C99"/>
    <w:rsid w:val="57363121"/>
    <w:rsid w:val="57387EEA"/>
    <w:rsid w:val="57396CD9"/>
    <w:rsid w:val="573A4B05"/>
    <w:rsid w:val="573A5D9A"/>
    <w:rsid w:val="574038D4"/>
    <w:rsid w:val="57435CBA"/>
    <w:rsid w:val="57437223"/>
    <w:rsid w:val="57444E15"/>
    <w:rsid w:val="574F4CAA"/>
    <w:rsid w:val="578505F0"/>
    <w:rsid w:val="57990B21"/>
    <w:rsid w:val="579D05BD"/>
    <w:rsid w:val="57A43B4F"/>
    <w:rsid w:val="57AF497F"/>
    <w:rsid w:val="57B41CE4"/>
    <w:rsid w:val="57B57870"/>
    <w:rsid w:val="57CB6E97"/>
    <w:rsid w:val="57DC747B"/>
    <w:rsid w:val="57DF4E52"/>
    <w:rsid w:val="57ED06D1"/>
    <w:rsid w:val="58013AEE"/>
    <w:rsid w:val="580356EA"/>
    <w:rsid w:val="5809477E"/>
    <w:rsid w:val="580C5702"/>
    <w:rsid w:val="580F7F2A"/>
    <w:rsid w:val="5813728B"/>
    <w:rsid w:val="58193325"/>
    <w:rsid w:val="582F6BBC"/>
    <w:rsid w:val="58312988"/>
    <w:rsid w:val="58422036"/>
    <w:rsid w:val="58422359"/>
    <w:rsid w:val="585175C5"/>
    <w:rsid w:val="58521E25"/>
    <w:rsid w:val="585D7262"/>
    <w:rsid w:val="58636A07"/>
    <w:rsid w:val="586462FF"/>
    <w:rsid w:val="58701BA4"/>
    <w:rsid w:val="587305AA"/>
    <w:rsid w:val="58770B2E"/>
    <w:rsid w:val="58774DB2"/>
    <w:rsid w:val="58866860"/>
    <w:rsid w:val="588C3C47"/>
    <w:rsid w:val="58907EDA"/>
    <w:rsid w:val="5896462C"/>
    <w:rsid w:val="58B16DE5"/>
    <w:rsid w:val="58C3742F"/>
    <w:rsid w:val="58C52932"/>
    <w:rsid w:val="58C838B7"/>
    <w:rsid w:val="58CD0F89"/>
    <w:rsid w:val="58EB4BB9"/>
    <w:rsid w:val="58EC2D82"/>
    <w:rsid w:val="58F2098E"/>
    <w:rsid w:val="59056C26"/>
    <w:rsid w:val="59062D63"/>
    <w:rsid w:val="5906737F"/>
    <w:rsid w:val="59096EE1"/>
    <w:rsid w:val="590D2D27"/>
    <w:rsid w:val="59103CAB"/>
    <w:rsid w:val="59335421"/>
    <w:rsid w:val="593C5DBF"/>
    <w:rsid w:val="59534E81"/>
    <w:rsid w:val="59597561"/>
    <w:rsid w:val="597A115C"/>
    <w:rsid w:val="597B7C32"/>
    <w:rsid w:val="597C5538"/>
    <w:rsid w:val="597F55E4"/>
    <w:rsid w:val="59810AE7"/>
    <w:rsid w:val="59974E89"/>
    <w:rsid w:val="5998070C"/>
    <w:rsid w:val="59993355"/>
    <w:rsid w:val="599A3C0F"/>
    <w:rsid w:val="599F2295"/>
    <w:rsid w:val="599F5615"/>
    <w:rsid w:val="59B447B9"/>
    <w:rsid w:val="59C67F57"/>
    <w:rsid w:val="59CA2480"/>
    <w:rsid w:val="59D40231"/>
    <w:rsid w:val="59DB7EFC"/>
    <w:rsid w:val="59DD0129"/>
    <w:rsid w:val="59E41FE5"/>
    <w:rsid w:val="59E438FC"/>
    <w:rsid w:val="59E6628D"/>
    <w:rsid w:val="5A047A3B"/>
    <w:rsid w:val="5A1843DA"/>
    <w:rsid w:val="5A203D5A"/>
    <w:rsid w:val="5A2B6347"/>
    <w:rsid w:val="5A2E6778"/>
    <w:rsid w:val="5A317606"/>
    <w:rsid w:val="5A404398"/>
    <w:rsid w:val="5A585FE6"/>
    <w:rsid w:val="5A5B3207"/>
    <w:rsid w:val="5A5D5D9F"/>
    <w:rsid w:val="5A600155"/>
    <w:rsid w:val="5A677AE0"/>
    <w:rsid w:val="5A6E667E"/>
    <w:rsid w:val="5A711F99"/>
    <w:rsid w:val="5A722EBF"/>
    <w:rsid w:val="5A750BC8"/>
    <w:rsid w:val="5A781F79"/>
    <w:rsid w:val="5A7B1A41"/>
    <w:rsid w:val="5A7B511B"/>
    <w:rsid w:val="5A827B85"/>
    <w:rsid w:val="5A835D8B"/>
    <w:rsid w:val="5A8967B3"/>
    <w:rsid w:val="5A904EAA"/>
    <w:rsid w:val="5A961BCC"/>
    <w:rsid w:val="5A995D31"/>
    <w:rsid w:val="5AA06720"/>
    <w:rsid w:val="5AA553C6"/>
    <w:rsid w:val="5AAD3F24"/>
    <w:rsid w:val="5AB6785F"/>
    <w:rsid w:val="5AB96265"/>
    <w:rsid w:val="5ACE2B16"/>
    <w:rsid w:val="5ACF352D"/>
    <w:rsid w:val="5ADE05D7"/>
    <w:rsid w:val="5AF634A3"/>
    <w:rsid w:val="5AF815CD"/>
    <w:rsid w:val="5AFB2552"/>
    <w:rsid w:val="5B01445B"/>
    <w:rsid w:val="5B175BE2"/>
    <w:rsid w:val="5B312A2C"/>
    <w:rsid w:val="5B31562C"/>
    <w:rsid w:val="5B3226CB"/>
    <w:rsid w:val="5B3B58D2"/>
    <w:rsid w:val="5B3D7C9E"/>
    <w:rsid w:val="5B4B2B4A"/>
    <w:rsid w:val="5B57280D"/>
    <w:rsid w:val="5B5828EC"/>
    <w:rsid w:val="5B5D01DC"/>
    <w:rsid w:val="5B5E0D4A"/>
    <w:rsid w:val="5B5E269F"/>
    <w:rsid w:val="5B5E47F5"/>
    <w:rsid w:val="5B6D4749"/>
    <w:rsid w:val="5B785A54"/>
    <w:rsid w:val="5B833B13"/>
    <w:rsid w:val="5B9C6218"/>
    <w:rsid w:val="5BA426E4"/>
    <w:rsid w:val="5BA7046C"/>
    <w:rsid w:val="5BB00D7C"/>
    <w:rsid w:val="5BB27D44"/>
    <w:rsid w:val="5BC94B29"/>
    <w:rsid w:val="5BD008DC"/>
    <w:rsid w:val="5BD0382F"/>
    <w:rsid w:val="5BDB5443"/>
    <w:rsid w:val="5BDB7642"/>
    <w:rsid w:val="5BE019E6"/>
    <w:rsid w:val="5BE158B6"/>
    <w:rsid w:val="5BE57F51"/>
    <w:rsid w:val="5BF654C6"/>
    <w:rsid w:val="5BF67E8B"/>
    <w:rsid w:val="5C057F9E"/>
    <w:rsid w:val="5C0736FA"/>
    <w:rsid w:val="5C094C8E"/>
    <w:rsid w:val="5C14521D"/>
    <w:rsid w:val="5C1A7126"/>
    <w:rsid w:val="5C257537"/>
    <w:rsid w:val="5C41066B"/>
    <w:rsid w:val="5C411ECA"/>
    <w:rsid w:val="5C45126F"/>
    <w:rsid w:val="5C454163"/>
    <w:rsid w:val="5C547A01"/>
    <w:rsid w:val="5C746032"/>
    <w:rsid w:val="5C7E26CE"/>
    <w:rsid w:val="5C8C00DE"/>
    <w:rsid w:val="5C9757F6"/>
    <w:rsid w:val="5CA16106"/>
    <w:rsid w:val="5CC1706A"/>
    <w:rsid w:val="5CCF4D19"/>
    <w:rsid w:val="5CD17D2D"/>
    <w:rsid w:val="5CD22236"/>
    <w:rsid w:val="5CE345F1"/>
    <w:rsid w:val="5CE54F78"/>
    <w:rsid w:val="5CEB0756"/>
    <w:rsid w:val="5CF12C01"/>
    <w:rsid w:val="5CFD1B08"/>
    <w:rsid w:val="5D0640D3"/>
    <w:rsid w:val="5D1154C0"/>
    <w:rsid w:val="5D142BC1"/>
    <w:rsid w:val="5D1560FD"/>
    <w:rsid w:val="5D1B0C6A"/>
    <w:rsid w:val="5D1C654C"/>
    <w:rsid w:val="5D1D1D0E"/>
    <w:rsid w:val="5D2452AB"/>
    <w:rsid w:val="5D2C349D"/>
    <w:rsid w:val="5D2D1F57"/>
    <w:rsid w:val="5D416261"/>
    <w:rsid w:val="5D4A5ECF"/>
    <w:rsid w:val="5D4F0169"/>
    <w:rsid w:val="5D614C2C"/>
    <w:rsid w:val="5D620742"/>
    <w:rsid w:val="5D6654AD"/>
    <w:rsid w:val="5D6C12B4"/>
    <w:rsid w:val="5D7A620B"/>
    <w:rsid w:val="5D7C58F3"/>
    <w:rsid w:val="5D8708AF"/>
    <w:rsid w:val="5D946993"/>
    <w:rsid w:val="5DAD533E"/>
    <w:rsid w:val="5DD82C45"/>
    <w:rsid w:val="5DDB7C80"/>
    <w:rsid w:val="5DF02C6F"/>
    <w:rsid w:val="5DF221BF"/>
    <w:rsid w:val="5DFB6FC0"/>
    <w:rsid w:val="5E10231D"/>
    <w:rsid w:val="5E19246F"/>
    <w:rsid w:val="5E230DD5"/>
    <w:rsid w:val="5E5E18DF"/>
    <w:rsid w:val="5E712AFE"/>
    <w:rsid w:val="5E741311"/>
    <w:rsid w:val="5E8671B6"/>
    <w:rsid w:val="5E8B3FA9"/>
    <w:rsid w:val="5E9C18B6"/>
    <w:rsid w:val="5EA07AA0"/>
    <w:rsid w:val="5EB400EF"/>
    <w:rsid w:val="5EDD34B2"/>
    <w:rsid w:val="5EF04511"/>
    <w:rsid w:val="5EF50B59"/>
    <w:rsid w:val="5EFB6042"/>
    <w:rsid w:val="5F053371"/>
    <w:rsid w:val="5F14140D"/>
    <w:rsid w:val="5F16108D"/>
    <w:rsid w:val="5F1D0A18"/>
    <w:rsid w:val="5F243C26"/>
    <w:rsid w:val="5F2538A6"/>
    <w:rsid w:val="5F313C2B"/>
    <w:rsid w:val="5F324040"/>
    <w:rsid w:val="5F3D0F4D"/>
    <w:rsid w:val="5F444D06"/>
    <w:rsid w:val="5F4A29C5"/>
    <w:rsid w:val="5F4A7A08"/>
    <w:rsid w:val="5F731427"/>
    <w:rsid w:val="5F7836B0"/>
    <w:rsid w:val="5F7C0E05"/>
    <w:rsid w:val="5F7D55BA"/>
    <w:rsid w:val="5F7E2758"/>
    <w:rsid w:val="5FA91901"/>
    <w:rsid w:val="5FD45FC8"/>
    <w:rsid w:val="5FD614CB"/>
    <w:rsid w:val="5FD913F1"/>
    <w:rsid w:val="5FFA76EA"/>
    <w:rsid w:val="5FFB74B4"/>
    <w:rsid w:val="5FFF41A9"/>
    <w:rsid w:val="60056D21"/>
    <w:rsid w:val="602244B8"/>
    <w:rsid w:val="60470B25"/>
    <w:rsid w:val="604B44D1"/>
    <w:rsid w:val="604C110A"/>
    <w:rsid w:val="60537DDF"/>
    <w:rsid w:val="60600350"/>
    <w:rsid w:val="60621236"/>
    <w:rsid w:val="60676CF9"/>
    <w:rsid w:val="6079073C"/>
    <w:rsid w:val="60991209"/>
    <w:rsid w:val="609F53C3"/>
    <w:rsid w:val="60AD5CAC"/>
    <w:rsid w:val="60B24332"/>
    <w:rsid w:val="60BE175D"/>
    <w:rsid w:val="60C013A9"/>
    <w:rsid w:val="60C26B4A"/>
    <w:rsid w:val="60C43D77"/>
    <w:rsid w:val="60C676E5"/>
    <w:rsid w:val="60E732E5"/>
    <w:rsid w:val="61020915"/>
    <w:rsid w:val="610C53DD"/>
    <w:rsid w:val="610D0B0A"/>
    <w:rsid w:val="610D6E85"/>
    <w:rsid w:val="61146955"/>
    <w:rsid w:val="61377739"/>
    <w:rsid w:val="6138200C"/>
    <w:rsid w:val="61636C29"/>
    <w:rsid w:val="616D02E8"/>
    <w:rsid w:val="616D1899"/>
    <w:rsid w:val="61707DCC"/>
    <w:rsid w:val="6172620B"/>
    <w:rsid w:val="61794F5C"/>
    <w:rsid w:val="61804A86"/>
    <w:rsid w:val="619C19AE"/>
    <w:rsid w:val="619E0AB7"/>
    <w:rsid w:val="61A11A3C"/>
    <w:rsid w:val="61B21CD6"/>
    <w:rsid w:val="61D01CF8"/>
    <w:rsid w:val="61D36526"/>
    <w:rsid w:val="61D5316E"/>
    <w:rsid w:val="61D67021"/>
    <w:rsid w:val="61EA0211"/>
    <w:rsid w:val="61EB473F"/>
    <w:rsid w:val="61F84262"/>
    <w:rsid w:val="61FA11EA"/>
    <w:rsid w:val="61FA20CA"/>
    <w:rsid w:val="62005C13"/>
    <w:rsid w:val="62077C55"/>
    <w:rsid w:val="6221580D"/>
    <w:rsid w:val="623A6737"/>
    <w:rsid w:val="623E5299"/>
    <w:rsid w:val="62686BD3"/>
    <w:rsid w:val="62793C9D"/>
    <w:rsid w:val="627C678B"/>
    <w:rsid w:val="6283241D"/>
    <w:rsid w:val="62AB1E1C"/>
    <w:rsid w:val="62B03461"/>
    <w:rsid w:val="62B06873"/>
    <w:rsid w:val="62B81204"/>
    <w:rsid w:val="62BB2188"/>
    <w:rsid w:val="62DD4B3D"/>
    <w:rsid w:val="62DF4947"/>
    <w:rsid w:val="62E123C8"/>
    <w:rsid w:val="62E2795C"/>
    <w:rsid w:val="62EC4D3B"/>
    <w:rsid w:val="62F04F98"/>
    <w:rsid w:val="63163C4D"/>
    <w:rsid w:val="63595290"/>
    <w:rsid w:val="636E7A2E"/>
    <w:rsid w:val="637270EC"/>
    <w:rsid w:val="6376303B"/>
    <w:rsid w:val="637D5ACA"/>
    <w:rsid w:val="63830736"/>
    <w:rsid w:val="638D24E1"/>
    <w:rsid w:val="639B20E8"/>
    <w:rsid w:val="639F1518"/>
    <w:rsid w:val="63AB3CC0"/>
    <w:rsid w:val="63AF7EC5"/>
    <w:rsid w:val="63B86BA8"/>
    <w:rsid w:val="63C976B3"/>
    <w:rsid w:val="63D3271E"/>
    <w:rsid w:val="63D45124"/>
    <w:rsid w:val="63D84EDF"/>
    <w:rsid w:val="63EB60FE"/>
    <w:rsid w:val="63F957DE"/>
    <w:rsid w:val="63FD6F73"/>
    <w:rsid w:val="6423549F"/>
    <w:rsid w:val="643A5ABF"/>
    <w:rsid w:val="64407131"/>
    <w:rsid w:val="6443678C"/>
    <w:rsid w:val="64490695"/>
    <w:rsid w:val="64592EAE"/>
    <w:rsid w:val="64624DCD"/>
    <w:rsid w:val="64857F85"/>
    <w:rsid w:val="64911D90"/>
    <w:rsid w:val="6497618F"/>
    <w:rsid w:val="649F7E44"/>
    <w:rsid w:val="64AC4EB7"/>
    <w:rsid w:val="64B16DC0"/>
    <w:rsid w:val="64B242FB"/>
    <w:rsid w:val="64B82491"/>
    <w:rsid w:val="64C634E2"/>
    <w:rsid w:val="64C94467"/>
    <w:rsid w:val="64CA4AE0"/>
    <w:rsid w:val="64CE1249"/>
    <w:rsid w:val="64DE698B"/>
    <w:rsid w:val="64E01E8E"/>
    <w:rsid w:val="64E50514"/>
    <w:rsid w:val="65046BCA"/>
    <w:rsid w:val="650A2CD2"/>
    <w:rsid w:val="651C7490"/>
    <w:rsid w:val="652C5210"/>
    <w:rsid w:val="652D5879"/>
    <w:rsid w:val="65352EBF"/>
    <w:rsid w:val="653F0F40"/>
    <w:rsid w:val="654D0AF9"/>
    <w:rsid w:val="654E7F43"/>
    <w:rsid w:val="65541E4C"/>
    <w:rsid w:val="655F4F8C"/>
    <w:rsid w:val="656C4713"/>
    <w:rsid w:val="65790D87"/>
    <w:rsid w:val="657C3F37"/>
    <w:rsid w:val="65A307FF"/>
    <w:rsid w:val="65A31BCC"/>
    <w:rsid w:val="65A73364"/>
    <w:rsid w:val="65A818D7"/>
    <w:rsid w:val="65AD24DB"/>
    <w:rsid w:val="65B52736"/>
    <w:rsid w:val="65B86FD6"/>
    <w:rsid w:val="65C6724F"/>
    <w:rsid w:val="65D837D4"/>
    <w:rsid w:val="65E34F33"/>
    <w:rsid w:val="65E7279C"/>
    <w:rsid w:val="65E848BE"/>
    <w:rsid w:val="65F546D2"/>
    <w:rsid w:val="66001BA8"/>
    <w:rsid w:val="66007E83"/>
    <w:rsid w:val="66171B8A"/>
    <w:rsid w:val="662856A8"/>
    <w:rsid w:val="66433CD3"/>
    <w:rsid w:val="666B23BE"/>
    <w:rsid w:val="667927DD"/>
    <w:rsid w:val="667D3BE9"/>
    <w:rsid w:val="669009C2"/>
    <w:rsid w:val="66971CCD"/>
    <w:rsid w:val="66A86D18"/>
    <w:rsid w:val="66B552CE"/>
    <w:rsid w:val="66BB2508"/>
    <w:rsid w:val="66CB54FB"/>
    <w:rsid w:val="66D1515F"/>
    <w:rsid w:val="66DC6D31"/>
    <w:rsid w:val="66E9620A"/>
    <w:rsid w:val="66F4722E"/>
    <w:rsid w:val="6700439A"/>
    <w:rsid w:val="67073155"/>
    <w:rsid w:val="67077294"/>
    <w:rsid w:val="6709601B"/>
    <w:rsid w:val="67186181"/>
    <w:rsid w:val="67385ED6"/>
    <w:rsid w:val="674A0925"/>
    <w:rsid w:val="674E0132"/>
    <w:rsid w:val="676F7BC1"/>
    <w:rsid w:val="6777664F"/>
    <w:rsid w:val="67811444"/>
    <w:rsid w:val="6794237B"/>
    <w:rsid w:val="67B55803"/>
    <w:rsid w:val="67B5779E"/>
    <w:rsid w:val="67C7218E"/>
    <w:rsid w:val="67D73C08"/>
    <w:rsid w:val="67E7378C"/>
    <w:rsid w:val="67E74384"/>
    <w:rsid w:val="67E85689"/>
    <w:rsid w:val="6804422E"/>
    <w:rsid w:val="681D1441"/>
    <w:rsid w:val="68282ED7"/>
    <w:rsid w:val="682D61A8"/>
    <w:rsid w:val="68346772"/>
    <w:rsid w:val="68355788"/>
    <w:rsid w:val="683D7311"/>
    <w:rsid w:val="6841159B"/>
    <w:rsid w:val="6843121A"/>
    <w:rsid w:val="68447098"/>
    <w:rsid w:val="68453257"/>
    <w:rsid w:val="685B6E6C"/>
    <w:rsid w:val="68716A37"/>
    <w:rsid w:val="6876434D"/>
    <w:rsid w:val="688C389A"/>
    <w:rsid w:val="688E1EF6"/>
    <w:rsid w:val="689B512C"/>
    <w:rsid w:val="689C5FE0"/>
    <w:rsid w:val="68A27315"/>
    <w:rsid w:val="68A455D9"/>
    <w:rsid w:val="68A55548"/>
    <w:rsid w:val="68AB7945"/>
    <w:rsid w:val="68B150D2"/>
    <w:rsid w:val="68B40255"/>
    <w:rsid w:val="68B946CD"/>
    <w:rsid w:val="68BA215E"/>
    <w:rsid w:val="68BA74FA"/>
    <w:rsid w:val="68C23834"/>
    <w:rsid w:val="68C57CD5"/>
    <w:rsid w:val="68D04302"/>
    <w:rsid w:val="68FC3B22"/>
    <w:rsid w:val="692614B7"/>
    <w:rsid w:val="692944A2"/>
    <w:rsid w:val="693862AF"/>
    <w:rsid w:val="69393D31"/>
    <w:rsid w:val="693F23B7"/>
    <w:rsid w:val="69425CA1"/>
    <w:rsid w:val="69474460"/>
    <w:rsid w:val="694E0453"/>
    <w:rsid w:val="6958090E"/>
    <w:rsid w:val="69677364"/>
    <w:rsid w:val="69741F49"/>
    <w:rsid w:val="69887333"/>
    <w:rsid w:val="699356C4"/>
    <w:rsid w:val="69985A20"/>
    <w:rsid w:val="69A70AE2"/>
    <w:rsid w:val="69C2047C"/>
    <w:rsid w:val="69CC1270"/>
    <w:rsid w:val="69CD45A5"/>
    <w:rsid w:val="69D803B7"/>
    <w:rsid w:val="69EB3B55"/>
    <w:rsid w:val="6A001F59"/>
    <w:rsid w:val="6A0B3DBD"/>
    <w:rsid w:val="6A294C0B"/>
    <w:rsid w:val="6A4A404F"/>
    <w:rsid w:val="6A4E2574"/>
    <w:rsid w:val="6A524969"/>
    <w:rsid w:val="6A5D4D8D"/>
    <w:rsid w:val="6A5E2067"/>
    <w:rsid w:val="6A692A45"/>
    <w:rsid w:val="6A775937"/>
    <w:rsid w:val="6A7E0B45"/>
    <w:rsid w:val="6A895165"/>
    <w:rsid w:val="6A8D5654"/>
    <w:rsid w:val="6A986D66"/>
    <w:rsid w:val="6AAA3BE3"/>
    <w:rsid w:val="6ACE3AA8"/>
    <w:rsid w:val="6AD0680E"/>
    <w:rsid w:val="6AE43D6D"/>
    <w:rsid w:val="6AFD571B"/>
    <w:rsid w:val="6AFE6501"/>
    <w:rsid w:val="6B084CDD"/>
    <w:rsid w:val="6B0B01CB"/>
    <w:rsid w:val="6B244B56"/>
    <w:rsid w:val="6B387DE1"/>
    <w:rsid w:val="6B3B477B"/>
    <w:rsid w:val="6B4B4A16"/>
    <w:rsid w:val="6B4E3F40"/>
    <w:rsid w:val="6B5635ED"/>
    <w:rsid w:val="6B5E086B"/>
    <w:rsid w:val="6B616BB9"/>
    <w:rsid w:val="6B7340DA"/>
    <w:rsid w:val="6B7E50AB"/>
    <w:rsid w:val="6B80414A"/>
    <w:rsid w:val="6B805304"/>
    <w:rsid w:val="6BA21BA1"/>
    <w:rsid w:val="6BA718AC"/>
    <w:rsid w:val="6BAC75D4"/>
    <w:rsid w:val="6BBB054D"/>
    <w:rsid w:val="6BC1314A"/>
    <w:rsid w:val="6BCA0B67"/>
    <w:rsid w:val="6BCD02EE"/>
    <w:rsid w:val="6BD04447"/>
    <w:rsid w:val="6BEA109C"/>
    <w:rsid w:val="6BF1198A"/>
    <w:rsid w:val="6C0F63FD"/>
    <w:rsid w:val="6C1420B3"/>
    <w:rsid w:val="6C212D00"/>
    <w:rsid w:val="6C2417C7"/>
    <w:rsid w:val="6C28538B"/>
    <w:rsid w:val="6C4471AC"/>
    <w:rsid w:val="6C4F3D29"/>
    <w:rsid w:val="6C8230DA"/>
    <w:rsid w:val="6C8C72EE"/>
    <w:rsid w:val="6C974F09"/>
    <w:rsid w:val="6CB01D5E"/>
    <w:rsid w:val="6CB501F1"/>
    <w:rsid w:val="6CCE4B92"/>
    <w:rsid w:val="6CD27D15"/>
    <w:rsid w:val="6CD66638"/>
    <w:rsid w:val="6CEC7FEA"/>
    <w:rsid w:val="6CED104F"/>
    <w:rsid w:val="6CF265F7"/>
    <w:rsid w:val="6CF5276D"/>
    <w:rsid w:val="6D0B689D"/>
    <w:rsid w:val="6D183F2A"/>
    <w:rsid w:val="6D1C6E8F"/>
    <w:rsid w:val="6D231BF3"/>
    <w:rsid w:val="6D3C51C1"/>
    <w:rsid w:val="6D454822"/>
    <w:rsid w:val="6D471D03"/>
    <w:rsid w:val="6D4E0963"/>
    <w:rsid w:val="6D67188D"/>
    <w:rsid w:val="6D673A8B"/>
    <w:rsid w:val="6D693B6D"/>
    <w:rsid w:val="6D6E4213"/>
    <w:rsid w:val="6D8B4F45"/>
    <w:rsid w:val="6DA325EB"/>
    <w:rsid w:val="6DA77D08"/>
    <w:rsid w:val="6DAA57FA"/>
    <w:rsid w:val="6DBC0F97"/>
    <w:rsid w:val="6DBC76BD"/>
    <w:rsid w:val="6DBD5BD8"/>
    <w:rsid w:val="6DC360B7"/>
    <w:rsid w:val="6DC376CE"/>
    <w:rsid w:val="6DC45C3C"/>
    <w:rsid w:val="6DD156B9"/>
    <w:rsid w:val="6DD15F50"/>
    <w:rsid w:val="6DD206C1"/>
    <w:rsid w:val="6DD30BBC"/>
    <w:rsid w:val="6DD62421"/>
    <w:rsid w:val="6DD96349"/>
    <w:rsid w:val="6DE64BF1"/>
    <w:rsid w:val="6DE82E4A"/>
    <w:rsid w:val="6E176632"/>
    <w:rsid w:val="6E270646"/>
    <w:rsid w:val="6E3A7667"/>
    <w:rsid w:val="6E3D3FA0"/>
    <w:rsid w:val="6E550908"/>
    <w:rsid w:val="6E634F36"/>
    <w:rsid w:val="6E737A8D"/>
    <w:rsid w:val="6EA13894"/>
    <w:rsid w:val="6EA43493"/>
    <w:rsid w:val="6EB227A9"/>
    <w:rsid w:val="6ED51A64"/>
    <w:rsid w:val="6EE420A1"/>
    <w:rsid w:val="6EE67218"/>
    <w:rsid w:val="6EE92D67"/>
    <w:rsid w:val="6EEA6186"/>
    <w:rsid w:val="6EEB3FD1"/>
    <w:rsid w:val="6EEE265C"/>
    <w:rsid w:val="6F1E743A"/>
    <w:rsid w:val="6F5C2C41"/>
    <w:rsid w:val="6F623370"/>
    <w:rsid w:val="6F627B98"/>
    <w:rsid w:val="6F6560B7"/>
    <w:rsid w:val="6F6E180D"/>
    <w:rsid w:val="6F7271AA"/>
    <w:rsid w:val="6F757F68"/>
    <w:rsid w:val="6F76166B"/>
    <w:rsid w:val="6F7A7AB5"/>
    <w:rsid w:val="6F89472B"/>
    <w:rsid w:val="6F8F3E7A"/>
    <w:rsid w:val="6F9D06BF"/>
    <w:rsid w:val="6FA44A4C"/>
    <w:rsid w:val="6FB114AB"/>
    <w:rsid w:val="6FB2556F"/>
    <w:rsid w:val="6FBA6831"/>
    <w:rsid w:val="6FD85E0E"/>
    <w:rsid w:val="6FDA1311"/>
    <w:rsid w:val="6FE771E8"/>
    <w:rsid w:val="6FE85134"/>
    <w:rsid w:val="6FE860A9"/>
    <w:rsid w:val="6FF808C2"/>
    <w:rsid w:val="701C1A9E"/>
    <w:rsid w:val="702C6ED1"/>
    <w:rsid w:val="702D066A"/>
    <w:rsid w:val="70320D29"/>
    <w:rsid w:val="70334A73"/>
    <w:rsid w:val="7037082E"/>
    <w:rsid w:val="704241B9"/>
    <w:rsid w:val="70520204"/>
    <w:rsid w:val="705521D4"/>
    <w:rsid w:val="705D1DAE"/>
    <w:rsid w:val="708A0269"/>
    <w:rsid w:val="708A7E30"/>
    <w:rsid w:val="709B1AC9"/>
    <w:rsid w:val="709F6BB5"/>
    <w:rsid w:val="70A17A56"/>
    <w:rsid w:val="70A839B4"/>
    <w:rsid w:val="70B12952"/>
    <w:rsid w:val="70B704DA"/>
    <w:rsid w:val="70BB05FF"/>
    <w:rsid w:val="70C04A87"/>
    <w:rsid w:val="70C35C2F"/>
    <w:rsid w:val="70F12BF9"/>
    <w:rsid w:val="70FF5871"/>
    <w:rsid w:val="710357C5"/>
    <w:rsid w:val="710C3399"/>
    <w:rsid w:val="71222644"/>
    <w:rsid w:val="71266FB1"/>
    <w:rsid w:val="71367F49"/>
    <w:rsid w:val="71450563"/>
    <w:rsid w:val="714A38A9"/>
    <w:rsid w:val="715B556F"/>
    <w:rsid w:val="715F4991"/>
    <w:rsid w:val="71682D89"/>
    <w:rsid w:val="717C3D28"/>
    <w:rsid w:val="718C1A9B"/>
    <w:rsid w:val="71915F81"/>
    <w:rsid w:val="719B55F0"/>
    <w:rsid w:val="719E7794"/>
    <w:rsid w:val="71C21A16"/>
    <w:rsid w:val="71C34FDA"/>
    <w:rsid w:val="71C7555A"/>
    <w:rsid w:val="71C77915"/>
    <w:rsid w:val="71E27D68"/>
    <w:rsid w:val="71F0237B"/>
    <w:rsid w:val="71F44E84"/>
    <w:rsid w:val="71FC6A0D"/>
    <w:rsid w:val="72060926"/>
    <w:rsid w:val="72204C2A"/>
    <w:rsid w:val="722978DD"/>
    <w:rsid w:val="72297DD9"/>
    <w:rsid w:val="722E6263"/>
    <w:rsid w:val="7248108B"/>
    <w:rsid w:val="724B2A8B"/>
    <w:rsid w:val="724E1E5C"/>
    <w:rsid w:val="725A4828"/>
    <w:rsid w:val="728C0964"/>
    <w:rsid w:val="72A33D23"/>
    <w:rsid w:val="72AB4A8E"/>
    <w:rsid w:val="72B92643"/>
    <w:rsid w:val="72C36DB2"/>
    <w:rsid w:val="72C53ED8"/>
    <w:rsid w:val="72F3666A"/>
    <w:rsid w:val="72FC0C75"/>
    <w:rsid w:val="73005DFF"/>
    <w:rsid w:val="73047240"/>
    <w:rsid w:val="730936C7"/>
    <w:rsid w:val="732112BE"/>
    <w:rsid w:val="73337B0E"/>
    <w:rsid w:val="73476A2F"/>
    <w:rsid w:val="7348106F"/>
    <w:rsid w:val="73491F32"/>
    <w:rsid w:val="73575910"/>
    <w:rsid w:val="735F1ED8"/>
    <w:rsid w:val="73663A61"/>
    <w:rsid w:val="736B26F8"/>
    <w:rsid w:val="736E7788"/>
    <w:rsid w:val="737B4006"/>
    <w:rsid w:val="737E02F7"/>
    <w:rsid w:val="73924EA0"/>
    <w:rsid w:val="7393362B"/>
    <w:rsid w:val="739C3F3B"/>
    <w:rsid w:val="73A02941"/>
    <w:rsid w:val="73A66A49"/>
    <w:rsid w:val="73A744CA"/>
    <w:rsid w:val="73B33669"/>
    <w:rsid w:val="73BE521F"/>
    <w:rsid w:val="73C130D5"/>
    <w:rsid w:val="73C92AEE"/>
    <w:rsid w:val="73D52720"/>
    <w:rsid w:val="73DB1277"/>
    <w:rsid w:val="73F47817"/>
    <w:rsid w:val="74017B6D"/>
    <w:rsid w:val="740206CB"/>
    <w:rsid w:val="74030EA8"/>
    <w:rsid w:val="74032D39"/>
    <w:rsid w:val="740F2581"/>
    <w:rsid w:val="743B61CE"/>
    <w:rsid w:val="744359CE"/>
    <w:rsid w:val="744A7557"/>
    <w:rsid w:val="744B0CFD"/>
    <w:rsid w:val="744C085C"/>
    <w:rsid w:val="744E128A"/>
    <w:rsid w:val="746229FF"/>
    <w:rsid w:val="74666E87"/>
    <w:rsid w:val="74676E1F"/>
    <w:rsid w:val="746C0790"/>
    <w:rsid w:val="748443D9"/>
    <w:rsid w:val="748737F0"/>
    <w:rsid w:val="7492574D"/>
    <w:rsid w:val="749C3ADE"/>
    <w:rsid w:val="74BC48DB"/>
    <w:rsid w:val="74BE1A94"/>
    <w:rsid w:val="74C701A5"/>
    <w:rsid w:val="74CC1A51"/>
    <w:rsid w:val="74D22EDB"/>
    <w:rsid w:val="74D516B9"/>
    <w:rsid w:val="74D76F78"/>
    <w:rsid w:val="75053D25"/>
    <w:rsid w:val="75084492"/>
    <w:rsid w:val="750F2674"/>
    <w:rsid w:val="75144A21"/>
    <w:rsid w:val="75186CAB"/>
    <w:rsid w:val="752A6BC5"/>
    <w:rsid w:val="752B7ECA"/>
    <w:rsid w:val="7538395C"/>
    <w:rsid w:val="753A3015"/>
    <w:rsid w:val="753F0DDA"/>
    <w:rsid w:val="75532D7E"/>
    <w:rsid w:val="755E3B9C"/>
    <w:rsid w:val="755F7626"/>
    <w:rsid w:val="75653527"/>
    <w:rsid w:val="757649DB"/>
    <w:rsid w:val="75764AC6"/>
    <w:rsid w:val="757C69CF"/>
    <w:rsid w:val="758D7A4D"/>
    <w:rsid w:val="75A07E88"/>
    <w:rsid w:val="75AF4124"/>
    <w:rsid w:val="75AF51C9"/>
    <w:rsid w:val="75C54845"/>
    <w:rsid w:val="75CB1FD1"/>
    <w:rsid w:val="75D934E5"/>
    <w:rsid w:val="75DA09B0"/>
    <w:rsid w:val="75E7780A"/>
    <w:rsid w:val="760403C2"/>
    <w:rsid w:val="760D7ABC"/>
    <w:rsid w:val="762D2F6F"/>
    <w:rsid w:val="764B27EC"/>
    <w:rsid w:val="765C68D8"/>
    <w:rsid w:val="766F1C20"/>
    <w:rsid w:val="76705658"/>
    <w:rsid w:val="767201E1"/>
    <w:rsid w:val="767E2DF5"/>
    <w:rsid w:val="76845473"/>
    <w:rsid w:val="76866E81"/>
    <w:rsid w:val="769728CE"/>
    <w:rsid w:val="76A651B8"/>
    <w:rsid w:val="76A91720"/>
    <w:rsid w:val="76AB2B00"/>
    <w:rsid w:val="76AE17F9"/>
    <w:rsid w:val="76AF2244"/>
    <w:rsid w:val="76B05A7E"/>
    <w:rsid w:val="76B26A4C"/>
    <w:rsid w:val="76C92967"/>
    <w:rsid w:val="76CA5260"/>
    <w:rsid w:val="76E94FCC"/>
    <w:rsid w:val="76F75EBB"/>
    <w:rsid w:val="772B1DE7"/>
    <w:rsid w:val="77357EB0"/>
    <w:rsid w:val="774F434C"/>
    <w:rsid w:val="77595373"/>
    <w:rsid w:val="77636A3E"/>
    <w:rsid w:val="77665ABC"/>
    <w:rsid w:val="776D7E02"/>
    <w:rsid w:val="77727D83"/>
    <w:rsid w:val="777A1697"/>
    <w:rsid w:val="777F7099"/>
    <w:rsid w:val="7782516E"/>
    <w:rsid w:val="77987566"/>
    <w:rsid w:val="77B57CE6"/>
    <w:rsid w:val="77B701AC"/>
    <w:rsid w:val="77B777B0"/>
    <w:rsid w:val="77BE5C84"/>
    <w:rsid w:val="77C05904"/>
    <w:rsid w:val="77CA1A97"/>
    <w:rsid w:val="77DC29F7"/>
    <w:rsid w:val="77DD6874"/>
    <w:rsid w:val="77E71047"/>
    <w:rsid w:val="77F0307F"/>
    <w:rsid w:val="77F3120E"/>
    <w:rsid w:val="77F315D6"/>
    <w:rsid w:val="77FB4464"/>
    <w:rsid w:val="781F6A99"/>
    <w:rsid w:val="7828402F"/>
    <w:rsid w:val="782A590B"/>
    <w:rsid w:val="784570FD"/>
    <w:rsid w:val="785155D0"/>
    <w:rsid w:val="78672B0C"/>
    <w:rsid w:val="788B4BEE"/>
    <w:rsid w:val="78913A5E"/>
    <w:rsid w:val="78921181"/>
    <w:rsid w:val="789B436E"/>
    <w:rsid w:val="789D1A6F"/>
    <w:rsid w:val="789F20D6"/>
    <w:rsid w:val="78A045CA"/>
    <w:rsid w:val="78BF7A25"/>
    <w:rsid w:val="78D356E8"/>
    <w:rsid w:val="78DC00DC"/>
    <w:rsid w:val="78DF745B"/>
    <w:rsid w:val="78E265AE"/>
    <w:rsid w:val="78F65981"/>
    <w:rsid w:val="79025017"/>
    <w:rsid w:val="79046051"/>
    <w:rsid w:val="790E548B"/>
    <w:rsid w:val="791D3D69"/>
    <w:rsid w:val="792E32AB"/>
    <w:rsid w:val="79352EE7"/>
    <w:rsid w:val="793C60F5"/>
    <w:rsid w:val="79455C0B"/>
    <w:rsid w:val="79504D96"/>
    <w:rsid w:val="796754C0"/>
    <w:rsid w:val="796E3F04"/>
    <w:rsid w:val="79727929"/>
    <w:rsid w:val="797C6EDF"/>
    <w:rsid w:val="79820DE8"/>
    <w:rsid w:val="799C1992"/>
    <w:rsid w:val="799D352A"/>
    <w:rsid w:val="79AA388F"/>
    <w:rsid w:val="79BD037F"/>
    <w:rsid w:val="79C23DD0"/>
    <w:rsid w:val="79C82A81"/>
    <w:rsid w:val="79D52DF1"/>
    <w:rsid w:val="79DE7218"/>
    <w:rsid w:val="79F3282E"/>
    <w:rsid w:val="7A0138B5"/>
    <w:rsid w:val="7A090BBD"/>
    <w:rsid w:val="7A0A44B4"/>
    <w:rsid w:val="7A1C498D"/>
    <w:rsid w:val="7A28222D"/>
    <w:rsid w:val="7A2E4CE5"/>
    <w:rsid w:val="7A4665A8"/>
    <w:rsid w:val="7A4E39B4"/>
    <w:rsid w:val="7A5D1A50"/>
    <w:rsid w:val="7A610456"/>
    <w:rsid w:val="7A634432"/>
    <w:rsid w:val="7A72784E"/>
    <w:rsid w:val="7A7F6792"/>
    <w:rsid w:val="7A936EE8"/>
    <w:rsid w:val="7ABA5188"/>
    <w:rsid w:val="7ABC62D9"/>
    <w:rsid w:val="7AC72C1A"/>
    <w:rsid w:val="7ACB02FA"/>
    <w:rsid w:val="7AD623EF"/>
    <w:rsid w:val="7AF02F11"/>
    <w:rsid w:val="7AF83E4D"/>
    <w:rsid w:val="7B036E36"/>
    <w:rsid w:val="7B230961"/>
    <w:rsid w:val="7B2F4DDF"/>
    <w:rsid w:val="7B321FF3"/>
    <w:rsid w:val="7B3B010C"/>
    <w:rsid w:val="7B3D58BD"/>
    <w:rsid w:val="7B533262"/>
    <w:rsid w:val="7B6032AE"/>
    <w:rsid w:val="7B62387C"/>
    <w:rsid w:val="7B7122A7"/>
    <w:rsid w:val="7B8514B2"/>
    <w:rsid w:val="7B92225E"/>
    <w:rsid w:val="7B984BFC"/>
    <w:rsid w:val="7B9939D6"/>
    <w:rsid w:val="7B9A6B62"/>
    <w:rsid w:val="7B9C7704"/>
    <w:rsid w:val="7B9F686F"/>
    <w:rsid w:val="7BA05373"/>
    <w:rsid w:val="7BA3668D"/>
    <w:rsid w:val="7BB75A6B"/>
    <w:rsid w:val="7BB832B0"/>
    <w:rsid w:val="7BBA7B2B"/>
    <w:rsid w:val="7BC3261C"/>
    <w:rsid w:val="7BDE34E5"/>
    <w:rsid w:val="7BE642B7"/>
    <w:rsid w:val="7BE8659E"/>
    <w:rsid w:val="7BF64450"/>
    <w:rsid w:val="7BFA6773"/>
    <w:rsid w:val="7C076965"/>
    <w:rsid w:val="7C0A1723"/>
    <w:rsid w:val="7C0D7104"/>
    <w:rsid w:val="7C137E1D"/>
    <w:rsid w:val="7C17665E"/>
    <w:rsid w:val="7C1A110D"/>
    <w:rsid w:val="7C226C72"/>
    <w:rsid w:val="7C284C6A"/>
    <w:rsid w:val="7C2A32C5"/>
    <w:rsid w:val="7C330351"/>
    <w:rsid w:val="7C364B59"/>
    <w:rsid w:val="7C480A91"/>
    <w:rsid w:val="7C4E61B5"/>
    <w:rsid w:val="7C501E80"/>
    <w:rsid w:val="7C523EC4"/>
    <w:rsid w:val="7C586559"/>
    <w:rsid w:val="7C5A5AC4"/>
    <w:rsid w:val="7C6133C4"/>
    <w:rsid w:val="7C65520E"/>
    <w:rsid w:val="7C92616D"/>
    <w:rsid w:val="7CC231EB"/>
    <w:rsid w:val="7CC361E2"/>
    <w:rsid w:val="7CC526B0"/>
    <w:rsid w:val="7CC66ACE"/>
    <w:rsid w:val="7CD40F68"/>
    <w:rsid w:val="7CF5040F"/>
    <w:rsid w:val="7CFD109F"/>
    <w:rsid w:val="7D025527"/>
    <w:rsid w:val="7D157DAE"/>
    <w:rsid w:val="7D371C34"/>
    <w:rsid w:val="7D3D1466"/>
    <w:rsid w:val="7D471F31"/>
    <w:rsid w:val="7D49594F"/>
    <w:rsid w:val="7D4F4EE2"/>
    <w:rsid w:val="7D5B2411"/>
    <w:rsid w:val="7D5B7B4E"/>
    <w:rsid w:val="7D707D59"/>
    <w:rsid w:val="7D7C2663"/>
    <w:rsid w:val="7D7C53F6"/>
    <w:rsid w:val="7D987873"/>
    <w:rsid w:val="7DA71AB9"/>
    <w:rsid w:val="7DB87779"/>
    <w:rsid w:val="7DC852C9"/>
    <w:rsid w:val="7DD47A7D"/>
    <w:rsid w:val="7DE53E10"/>
    <w:rsid w:val="7DE97981"/>
    <w:rsid w:val="7DFE1375"/>
    <w:rsid w:val="7E017648"/>
    <w:rsid w:val="7E4B2DE4"/>
    <w:rsid w:val="7E541FBA"/>
    <w:rsid w:val="7E5F5463"/>
    <w:rsid w:val="7E675F87"/>
    <w:rsid w:val="7E756B44"/>
    <w:rsid w:val="7E7D4A13"/>
    <w:rsid w:val="7E7E0F36"/>
    <w:rsid w:val="7E8E272F"/>
    <w:rsid w:val="7E8E51AB"/>
    <w:rsid w:val="7E9520BA"/>
    <w:rsid w:val="7EA1673F"/>
    <w:rsid w:val="7EA43317"/>
    <w:rsid w:val="7EB33023"/>
    <w:rsid w:val="7EBB44F8"/>
    <w:rsid w:val="7EC447FD"/>
    <w:rsid w:val="7EC47386"/>
    <w:rsid w:val="7ED06AC8"/>
    <w:rsid w:val="7EF36C27"/>
    <w:rsid w:val="7EF639AA"/>
    <w:rsid w:val="7F0D2005"/>
    <w:rsid w:val="7F4B45AC"/>
    <w:rsid w:val="7F4B6803"/>
    <w:rsid w:val="7F585F2B"/>
    <w:rsid w:val="7F587BFA"/>
    <w:rsid w:val="7F5F41BB"/>
    <w:rsid w:val="7F652792"/>
    <w:rsid w:val="7F711730"/>
    <w:rsid w:val="7F7B6EB5"/>
    <w:rsid w:val="7F832895"/>
    <w:rsid w:val="7F9314BB"/>
    <w:rsid w:val="7FA72CAC"/>
    <w:rsid w:val="7FB66C38"/>
    <w:rsid w:val="7FCB2AA9"/>
    <w:rsid w:val="7FD065BE"/>
    <w:rsid w:val="7FD27E44"/>
    <w:rsid w:val="7FE874E8"/>
    <w:rsid w:val="7FEC212C"/>
    <w:rsid w:val="7FEC5EEF"/>
    <w:rsid w:val="7FF75D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F6996"/>
  <w15:docId w15:val="{11860FAA-A268-4809-83F0-7545D4763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a9">
    <w:name w:val="Body Text Indent"/>
    <w:basedOn w:val="a"/>
    <w:link w:val="aa"/>
    <w:uiPriority w:val="99"/>
    <w:semiHidden/>
    <w:unhideWhenUsed/>
    <w:qFormat/>
    <w:pPr>
      <w:spacing w:after="120"/>
      <w:ind w:leftChars="200" w:left="420"/>
    </w:p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link w:val="ac"/>
    <w:uiPriority w:val="99"/>
    <w:semiHidden/>
    <w:unhideWhenUsed/>
    <w:qFormat/>
    <w:rPr>
      <w:rFonts w:ascii="Tahoma" w:hAnsi="Tahoma" w:cs="Tahoma"/>
      <w:sz w:val="16"/>
      <w:szCs w:val="16"/>
    </w:rPr>
  </w:style>
  <w:style w:type="paragraph" w:styleId="ad">
    <w:name w:val="footer"/>
    <w:basedOn w:val="ae"/>
    <w:semiHidden/>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heme="minorEastAsia" w:hAnsi="Arial"/>
      <w:b/>
      <w:sz w:val="18"/>
      <w:lang w:val="en-GB"/>
    </w:rPr>
  </w:style>
  <w:style w:type="paragraph" w:styleId="af0">
    <w:name w:val="footnote text"/>
    <w:basedOn w:val="a"/>
    <w:link w:val="af1"/>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2">
    <w:name w:val="Title"/>
    <w:basedOn w:val="a"/>
    <w:next w:val="a"/>
    <w:link w:val="af3"/>
    <w:uiPriority w:val="10"/>
    <w:qFormat/>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paragraph" w:styleId="af4">
    <w:name w:val="annotation subject"/>
    <w:basedOn w:val="a6"/>
    <w:next w:val="a6"/>
    <w:link w:val="af5"/>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24">
    <w:name w:val="Body Text First Indent 2"/>
    <w:basedOn w:val="a9"/>
    <w:link w:val="25"/>
    <w:uiPriority w:val="99"/>
    <w:semiHidden/>
    <w:unhideWhenUsed/>
    <w:qFormat/>
    <w:pPr>
      <w:ind w:firstLineChars="200" w:firstLine="420"/>
    </w:pPr>
  </w:style>
  <w:style w:type="character" w:styleId="af6">
    <w:name w:val="page number"/>
    <w:basedOn w:val="a0"/>
    <w:semiHidden/>
    <w:qFormat/>
  </w:style>
  <w:style w:type="character" w:styleId="af7">
    <w:name w:val="Hyperlink"/>
    <w:uiPriority w:val="99"/>
    <w:unhideWhenUsed/>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a">
    <w:name w:val="??"/>
    <w:qFormat/>
    <w:pPr>
      <w:widowControl w:val="0"/>
    </w:pPr>
    <w:rPr>
      <w:rFonts w:eastAsiaTheme="minorEastAsia"/>
      <w:lang w:eastAsia="en-US"/>
    </w:rPr>
  </w:style>
  <w:style w:type="paragraph" w:customStyle="1" w:styleId="26">
    <w:name w:val="??? 2"/>
    <w:basedOn w:val="afa"/>
    <w:next w:val="afa"/>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c">
    <w:name w:val="批注框文本 字符"/>
    <w:link w:val="ab"/>
    <w:uiPriority w:val="99"/>
    <w:semiHidden/>
    <w:qFormat/>
    <w:rPr>
      <w:rFonts w:ascii="Tahoma" w:hAnsi="Tahoma" w:cs="Tahoma"/>
      <w:sz w:val="16"/>
      <w:szCs w:val="16"/>
      <w:lang w:val="en-GB"/>
    </w:rPr>
  </w:style>
  <w:style w:type="character" w:customStyle="1" w:styleId="af">
    <w:name w:val="页眉 字符"/>
    <w:link w:val="ae"/>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rPr>
  </w:style>
  <w:style w:type="paragraph" w:customStyle="1" w:styleId="TT">
    <w:name w:val="TT"/>
    <w:basedOn w:val="1"/>
    <w:next w:val="a"/>
    <w:qFormat/>
    <w:pPr>
      <w:outlineLvl w:val="9"/>
    </w:pPr>
  </w:style>
  <w:style w:type="character" w:customStyle="1" w:styleId="af1">
    <w:name w:val="脚注文本 字符"/>
    <w:link w:val="af0"/>
    <w:semiHidden/>
    <w:qFormat/>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fb">
    <w:name w:val="List Paragraph"/>
    <w:basedOn w:val="a"/>
    <w:uiPriority w:val="34"/>
    <w:qFormat/>
    <w:pPr>
      <w:ind w:firstLineChars="200" w:firstLine="420"/>
    </w:pPr>
  </w:style>
  <w:style w:type="character" w:customStyle="1" w:styleId="NOChar">
    <w:name w:val="NO Char"/>
    <w:link w:val="NO"/>
    <w:qFormat/>
    <w:rPr>
      <w:lang w:val="en-GB" w:eastAsia="zh-CN"/>
    </w:rPr>
  </w:style>
  <w:style w:type="character" w:customStyle="1" w:styleId="B1Char">
    <w:name w:val="B1 Char"/>
    <w:link w:val="B1"/>
    <w:qFormat/>
    <w:rPr>
      <w:lang w:val="en-GB" w:eastAsia="zh-CN"/>
    </w:rPr>
  </w:style>
  <w:style w:type="character" w:customStyle="1" w:styleId="NOZchn">
    <w:name w:val="NO Zchn"/>
    <w:qFormat/>
    <w:rPr>
      <w:lang w:eastAsia="en-US"/>
    </w:rPr>
  </w:style>
  <w:style w:type="character" w:customStyle="1" w:styleId="B2Char">
    <w:name w:val="B2 Char"/>
    <w:link w:val="B2"/>
    <w:qFormat/>
    <w:rPr>
      <w:lang w:val="en-GB" w:eastAsia="zh-CN"/>
    </w:rPr>
  </w:style>
  <w:style w:type="character" w:customStyle="1" w:styleId="THChar">
    <w:name w:val="TH Char"/>
    <w:link w:val="TH"/>
    <w:qFormat/>
    <w:rPr>
      <w:rFonts w:ascii="Arial" w:hAnsi="Arial"/>
      <w:b/>
      <w:lang w:val="en-GB" w:eastAsia="zh-CN"/>
    </w:rPr>
  </w:style>
  <w:style w:type="character" w:customStyle="1" w:styleId="TALChar">
    <w:name w:val="TAL Char"/>
    <w:link w:val="TAL"/>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TANChar">
    <w:name w:val="TAN Char"/>
    <w:link w:val="TAN"/>
    <w:qFormat/>
    <w:rPr>
      <w:rFonts w:ascii="Arial" w:hAnsi="Arial"/>
      <w:sz w:val="18"/>
      <w:lang w:val="en-GB" w:eastAsia="zh-CN"/>
    </w:rPr>
  </w:style>
  <w:style w:type="character" w:customStyle="1" w:styleId="af3">
    <w:name w:val="标题 字符"/>
    <w:basedOn w:val="a0"/>
    <w:link w:val="af2"/>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宋体" w:hAnsi="Arial"/>
      <w:lang w:val="en-GB"/>
    </w:rPr>
  </w:style>
  <w:style w:type="character" w:customStyle="1" w:styleId="aa">
    <w:name w:val="正文文本缩进 字符"/>
    <w:basedOn w:val="a0"/>
    <w:link w:val="a9"/>
    <w:uiPriority w:val="99"/>
    <w:semiHidden/>
    <w:qFormat/>
    <w:rPr>
      <w:lang w:val="en-GB" w:eastAsia="zh-CN"/>
    </w:rPr>
  </w:style>
  <w:style w:type="character" w:customStyle="1" w:styleId="25">
    <w:name w:val="正文文本首行缩进 2 字符"/>
    <w:basedOn w:val="aa"/>
    <w:link w:val="24"/>
    <w:uiPriority w:val="99"/>
    <w:semiHidden/>
    <w:qFormat/>
    <w:rPr>
      <w:lang w:val="en-GB" w:eastAsia="zh-CN"/>
    </w:rPr>
  </w:style>
  <w:style w:type="paragraph" w:customStyle="1" w:styleId="11">
    <w:name w:val="修订1"/>
    <w:hidden/>
    <w:uiPriority w:val="99"/>
    <w:semiHidden/>
    <w:qFormat/>
    <w:rPr>
      <w:rFonts w:eastAsiaTheme="minorEastAsia"/>
      <w:lang w:val="en-GB"/>
    </w:rPr>
  </w:style>
  <w:style w:type="character" w:customStyle="1" w:styleId="a7">
    <w:name w:val="批注文字 字符"/>
    <w:basedOn w:val="a0"/>
    <w:link w:val="a6"/>
    <w:semiHidden/>
    <w:qFormat/>
    <w:rPr>
      <w:rFonts w:ascii="Arial" w:hAnsi="Arial"/>
      <w:lang w:val="en-GB" w:eastAsia="zh-CN"/>
    </w:rPr>
  </w:style>
  <w:style w:type="character" w:customStyle="1" w:styleId="af5">
    <w:name w:val="批注主题 字符"/>
    <w:basedOn w:val="a7"/>
    <w:link w:val="af4"/>
    <w:uiPriority w:val="99"/>
    <w:semiHidden/>
    <w:qFormat/>
    <w:rPr>
      <w:rFonts w:ascii="Arial" w:hAnsi="Arial"/>
      <w:b/>
      <w:bCs/>
      <w:lang w:val="en-GB" w:eastAsia="zh-CN"/>
    </w:rPr>
  </w:style>
  <w:style w:type="paragraph" w:customStyle="1" w:styleId="afc">
    <w:name w:val="段"/>
    <w:qFormat/>
    <w:pPr>
      <w:tabs>
        <w:tab w:val="center" w:pos="4201"/>
        <w:tab w:val="right" w:leader="dot" w:pos="9298"/>
      </w:tabs>
      <w:autoSpaceDE w:val="0"/>
      <w:autoSpaceDN w:val="0"/>
      <w:ind w:firstLineChars="200" w:firstLine="420"/>
      <w:jc w:val="both"/>
    </w:pPr>
    <w:rPr>
      <w:rFonts w:ascii="宋体"/>
      <w:sz w:val="21"/>
    </w:rPr>
  </w:style>
  <w:style w:type="paragraph" w:styleId="afd">
    <w:name w:val="Revision"/>
    <w:hidden/>
    <w:uiPriority w:val="99"/>
    <w:semiHidden/>
    <w:rsid w:val="002A11E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40953">
      <w:bodyDiv w:val="1"/>
      <w:marLeft w:val="0"/>
      <w:marRight w:val="0"/>
      <w:marTop w:val="0"/>
      <w:marBottom w:val="0"/>
      <w:divBdr>
        <w:top w:val="none" w:sz="0" w:space="0" w:color="auto"/>
        <w:left w:val="none" w:sz="0" w:space="0" w:color="auto"/>
        <w:bottom w:val="none" w:sz="0" w:space="0" w:color="auto"/>
        <w:right w:val="none" w:sz="0" w:space="0" w:color="auto"/>
      </w:divBdr>
      <w:divsChild>
        <w:div w:id="1210803482">
          <w:marLeft w:val="0"/>
          <w:marRight w:val="0"/>
          <w:marTop w:val="0"/>
          <w:marBottom w:val="0"/>
          <w:divBdr>
            <w:top w:val="none" w:sz="0" w:space="0" w:color="auto"/>
            <w:left w:val="none" w:sz="0" w:space="0" w:color="auto"/>
            <w:bottom w:val="none" w:sz="0" w:space="0" w:color="auto"/>
            <w:right w:val="none" w:sz="0" w:space="0" w:color="auto"/>
          </w:divBdr>
        </w:div>
        <w:div w:id="713501868">
          <w:marLeft w:val="0"/>
          <w:marRight w:val="0"/>
          <w:marTop w:val="0"/>
          <w:marBottom w:val="0"/>
          <w:divBdr>
            <w:top w:val="none" w:sz="0" w:space="0" w:color="auto"/>
            <w:left w:val="none" w:sz="0" w:space="0" w:color="auto"/>
            <w:bottom w:val="none" w:sz="0" w:space="0" w:color="auto"/>
            <w:right w:val="none" w:sz="0" w:space="0" w:color="auto"/>
          </w:divBdr>
        </w:div>
        <w:div w:id="1561286384">
          <w:marLeft w:val="0"/>
          <w:marRight w:val="0"/>
          <w:marTop w:val="0"/>
          <w:marBottom w:val="0"/>
          <w:divBdr>
            <w:top w:val="none" w:sz="0" w:space="0" w:color="auto"/>
            <w:left w:val="none" w:sz="0" w:space="0" w:color="auto"/>
            <w:bottom w:val="none" w:sz="0" w:space="0" w:color="auto"/>
            <w:right w:val="none" w:sz="0" w:space="0" w:color="auto"/>
          </w:divBdr>
        </w:div>
        <w:div w:id="1182088585">
          <w:marLeft w:val="0"/>
          <w:marRight w:val="0"/>
          <w:marTop w:val="0"/>
          <w:marBottom w:val="0"/>
          <w:divBdr>
            <w:top w:val="none" w:sz="0" w:space="0" w:color="auto"/>
            <w:left w:val="none" w:sz="0" w:space="0" w:color="auto"/>
            <w:bottom w:val="none" w:sz="0" w:space="0" w:color="auto"/>
            <w:right w:val="none" w:sz="0" w:space="0" w:color="auto"/>
          </w:divBdr>
        </w:div>
        <w:div w:id="1369451815">
          <w:marLeft w:val="0"/>
          <w:marRight w:val="0"/>
          <w:marTop w:val="0"/>
          <w:marBottom w:val="0"/>
          <w:divBdr>
            <w:top w:val="none" w:sz="0" w:space="0" w:color="auto"/>
            <w:left w:val="none" w:sz="0" w:space="0" w:color="auto"/>
            <w:bottom w:val="none" w:sz="0" w:space="0" w:color="auto"/>
            <w:right w:val="none" w:sz="0" w:space="0" w:color="auto"/>
          </w:divBdr>
        </w:div>
        <w:div w:id="1423647588">
          <w:marLeft w:val="0"/>
          <w:marRight w:val="0"/>
          <w:marTop w:val="0"/>
          <w:marBottom w:val="0"/>
          <w:divBdr>
            <w:top w:val="none" w:sz="0" w:space="0" w:color="auto"/>
            <w:left w:val="none" w:sz="0" w:space="0" w:color="auto"/>
            <w:bottom w:val="none" w:sz="0" w:space="0" w:color="auto"/>
            <w:right w:val="none" w:sz="0" w:space="0" w:color="auto"/>
          </w:divBdr>
        </w:div>
        <w:div w:id="850029494">
          <w:marLeft w:val="0"/>
          <w:marRight w:val="0"/>
          <w:marTop w:val="0"/>
          <w:marBottom w:val="0"/>
          <w:divBdr>
            <w:top w:val="none" w:sz="0" w:space="0" w:color="auto"/>
            <w:left w:val="none" w:sz="0" w:space="0" w:color="auto"/>
            <w:bottom w:val="none" w:sz="0" w:space="0" w:color="auto"/>
            <w:right w:val="none" w:sz="0" w:space="0" w:color="auto"/>
          </w:divBdr>
        </w:div>
        <w:div w:id="1336768571">
          <w:marLeft w:val="0"/>
          <w:marRight w:val="0"/>
          <w:marTop w:val="0"/>
          <w:marBottom w:val="0"/>
          <w:divBdr>
            <w:top w:val="none" w:sz="0" w:space="0" w:color="auto"/>
            <w:left w:val="none" w:sz="0" w:space="0" w:color="auto"/>
            <w:bottom w:val="none" w:sz="0" w:space="0" w:color="auto"/>
            <w:right w:val="none" w:sz="0" w:space="0" w:color="auto"/>
          </w:divBdr>
        </w:div>
        <w:div w:id="354162131">
          <w:marLeft w:val="0"/>
          <w:marRight w:val="0"/>
          <w:marTop w:val="0"/>
          <w:marBottom w:val="0"/>
          <w:divBdr>
            <w:top w:val="none" w:sz="0" w:space="0" w:color="auto"/>
            <w:left w:val="none" w:sz="0" w:space="0" w:color="auto"/>
            <w:bottom w:val="none" w:sz="0" w:space="0" w:color="auto"/>
            <w:right w:val="none" w:sz="0" w:space="0" w:color="auto"/>
          </w:divBdr>
        </w:div>
        <w:div w:id="1199273177">
          <w:marLeft w:val="0"/>
          <w:marRight w:val="0"/>
          <w:marTop w:val="0"/>
          <w:marBottom w:val="0"/>
          <w:divBdr>
            <w:top w:val="none" w:sz="0" w:space="0" w:color="auto"/>
            <w:left w:val="none" w:sz="0" w:space="0" w:color="auto"/>
            <w:bottom w:val="none" w:sz="0" w:space="0" w:color="auto"/>
            <w:right w:val="none" w:sz="0" w:space="0" w:color="auto"/>
          </w:divBdr>
        </w:div>
        <w:div w:id="1084835193">
          <w:marLeft w:val="0"/>
          <w:marRight w:val="0"/>
          <w:marTop w:val="0"/>
          <w:marBottom w:val="0"/>
          <w:divBdr>
            <w:top w:val="none" w:sz="0" w:space="0" w:color="auto"/>
            <w:left w:val="none" w:sz="0" w:space="0" w:color="auto"/>
            <w:bottom w:val="none" w:sz="0" w:space="0" w:color="auto"/>
            <w:right w:val="none" w:sz="0" w:space="0" w:color="auto"/>
          </w:divBdr>
        </w:div>
        <w:div w:id="1564829830">
          <w:marLeft w:val="0"/>
          <w:marRight w:val="0"/>
          <w:marTop w:val="0"/>
          <w:marBottom w:val="0"/>
          <w:divBdr>
            <w:top w:val="none" w:sz="0" w:space="0" w:color="auto"/>
            <w:left w:val="none" w:sz="0" w:space="0" w:color="auto"/>
            <w:bottom w:val="none" w:sz="0" w:space="0" w:color="auto"/>
            <w:right w:val="none" w:sz="0" w:space="0" w:color="auto"/>
          </w:divBdr>
        </w:div>
        <w:div w:id="331841470">
          <w:marLeft w:val="0"/>
          <w:marRight w:val="0"/>
          <w:marTop w:val="0"/>
          <w:marBottom w:val="0"/>
          <w:divBdr>
            <w:top w:val="none" w:sz="0" w:space="0" w:color="auto"/>
            <w:left w:val="none" w:sz="0" w:space="0" w:color="auto"/>
            <w:bottom w:val="none" w:sz="0" w:space="0" w:color="auto"/>
            <w:right w:val="none" w:sz="0" w:space="0" w:color="auto"/>
          </w:divBdr>
        </w:div>
        <w:div w:id="1174295714">
          <w:marLeft w:val="0"/>
          <w:marRight w:val="0"/>
          <w:marTop w:val="0"/>
          <w:marBottom w:val="0"/>
          <w:divBdr>
            <w:top w:val="none" w:sz="0" w:space="0" w:color="auto"/>
            <w:left w:val="none" w:sz="0" w:space="0" w:color="auto"/>
            <w:bottom w:val="none" w:sz="0" w:space="0" w:color="auto"/>
            <w:right w:val="none" w:sz="0" w:space="0" w:color="auto"/>
          </w:divBdr>
        </w:div>
        <w:div w:id="1753425476">
          <w:marLeft w:val="0"/>
          <w:marRight w:val="0"/>
          <w:marTop w:val="0"/>
          <w:marBottom w:val="0"/>
          <w:divBdr>
            <w:top w:val="none" w:sz="0" w:space="0" w:color="auto"/>
            <w:left w:val="none" w:sz="0" w:space="0" w:color="auto"/>
            <w:bottom w:val="none" w:sz="0" w:space="0" w:color="auto"/>
            <w:right w:val="none" w:sz="0" w:space="0" w:color="auto"/>
          </w:divBdr>
        </w:div>
      </w:divsChild>
    </w:div>
    <w:div w:id="765926489">
      <w:bodyDiv w:val="1"/>
      <w:marLeft w:val="0"/>
      <w:marRight w:val="0"/>
      <w:marTop w:val="0"/>
      <w:marBottom w:val="0"/>
      <w:divBdr>
        <w:top w:val="none" w:sz="0" w:space="0" w:color="auto"/>
        <w:left w:val="none" w:sz="0" w:space="0" w:color="auto"/>
        <w:bottom w:val="none" w:sz="0" w:space="0" w:color="auto"/>
        <w:right w:val="none" w:sz="0" w:space="0" w:color="auto"/>
      </w:divBdr>
      <w:divsChild>
        <w:div w:id="1570460244">
          <w:marLeft w:val="0"/>
          <w:marRight w:val="0"/>
          <w:marTop w:val="0"/>
          <w:marBottom w:val="0"/>
          <w:divBdr>
            <w:top w:val="none" w:sz="0" w:space="0" w:color="auto"/>
            <w:left w:val="none" w:sz="0" w:space="0" w:color="auto"/>
            <w:bottom w:val="none" w:sz="0" w:space="0" w:color="auto"/>
            <w:right w:val="none" w:sz="0" w:space="0" w:color="auto"/>
          </w:divBdr>
        </w:div>
        <w:div w:id="1986279102">
          <w:marLeft w:val="0"/>
          <w:marRight w:val="0"/>
          <w:marTop w:val="0"/>
          <w:marBottom w:val="0"/>
          <w:divBdr>
            <w:top w:val="none" w:sz="0" w:space="0" w:color="auto"/>
            <w:left w:val="none" w:sz="0" w:space="0" w:color="auto"/>
            <w:bottom w:val="none" w:sz="0" w:space="0" w:color="auto"/>
            <w:right w:val="none" w:sz="0" w:space="0" w:color="auto"/>
          </w:divBdr>
        </w:div>
        <w:div w:id="673344157">
          <w:marLeft w:val="0"/>
          <w:marRight w:val="0"/>
          <w:marTop w:val="0"/>
          <w:marBottom w:val="0"/>
          <w:divBdr>
            <w:top w:val="none" w:sz="0" w:space="0" w:color="auto"/>
            <w:left w:val="none" w:sz="0" w:space="0" w:color="auto"/>
            <w:bottom w:val="none" w:sz="0" w:space="0" w:color="auto"/>
            <w:right w:val="none" w:sz="0" w:space="0" w:color="auto"/>
          </w:divBdr>
        </w:div>
        <w:div w:id="539052853">
          <w:marLeft w:val="0"/>
          <w:marRight w:val="0"/>
          <w:marTop w:val="0"/>
          <w:marBottom w:val="0"/>
          <w:divBdr>
            <w:top w:val="none" w:sz="0" w:space="0" w:color="auto"/>
            <w:left w:val="none" w:sz="0" w:space="0" w:color="auto"/>
            <w:bottom w:val="none" w:sz="0" w:space="0" w:color="auto"/>
            <w:right w:val="none" w:sz="0" w:space="0" w:color="auto"/>
          </w:divBdr>
        </w:div>
        <w:div w:id="1384871172">
          <w:marLeft w:val="0"/>
          <w:marRight w:val="0"/>
          <w:marTop w:val="0"/>
          <w:marBottom w:val="0"/>
          <w:divBdr>
            <w:top w:val="none" w:sz="0" w:space="0" w:color="auto"/>
            <w:left w:val="none" w:sz="0" w:space="0" w:color="auto"/>
            <w:bottom w:val="none" w:sz="0" w:space="0" w:color="auto"/>
            <w:right w:val="none" w:sz="0" w:space="0" w:color="auto"/>
          </w:divBdr>
        </w:div>
        <w:div w:id="844829034">
          <w:marLeft w:val="0"/>
          <w:marRight w:val="0"/>
          <w:marTop w:val="0"/>
          <w:marBottom w:val="0"/>
          <w:divBdr>
            <w:top w:val="none" w:sz="0" w:space="0" w:color="auto"/>
            <w:left w:val="none" w:sz="0" w:space="0" w:color="auto"/>
            <w:bottom w:val="none" w:sz="0" w:space="0" w:color="auto"/>
            <w:right w:val="none" w:sz="0" w:space="0" w:color="auto"/>
          </w:divBdr>
        </w:div>
        <w:div w:id="654184524">
          <w:marLeft w:val="0"/>
          <w:marRight w:val="0"/>
          <w:marTop w:val="0"/>
          <w:marBottom w:val="0"/>
          <w:divBdr>
            <w:top w:val="none" w:sz="0" w:space="0" w:color="auto"/>
            <w:left w:val="none" w:sz="0" w:space="0" w:color="auto"/>
            <w:bottom w:val="none" w:sz="0" w:space="0" w:color="auto"/>
            <w:right w:val="none" w:sz="0" w:space="0" w:color="auto"/>
          </w:divBdr>
        </w:div>
        <w:div w:id="1022363580">
          <w:marLeft w:val="0"/>
          <w:marRight w:val="0"/>
          <w:marTop w:val="0"/>
          <w:marBottom w:val="0"/>
          <w:divBdr>
            <w:top w:val="none" w:sz="0" w:space="0" w:color="auto"/>
            <w:left w:val="none" w:sz="0" w:space="0" w:color="auto"/>
            <w:bottom w:val="none" w:sz="0" w:space="0" w:color="auto"/>
            <w:right w:val="none" w:sz="0" w:space="0" w:color="auto"/>
          </w:divBdr>
        </w:div>
        <w:div w:id="1035084376">
          <w:marLeft w:val="0"/>
          <w:marRight w:val="0"/>
          <w:marTop w:val="0"/>
          <w:marBottom w:val="0"/>
          <w:divBdr>
            <w:top w:val="none" w:sz="0" w:space="0" w:color="auto"/>
            <w:left w:val="none" w:sz="0" w:space="0" w:color="auto"/>
            <w:bottom w:val="none" w:sz="0" w:space="0" w:color="auto"/>
            <w:right w:val="none" w:sz="0" w:space="0" w:color="auto"/>
          </w:divBdr>
        </w:div>
        <w:div w:id="197819222">
          <w:marLeft w:val="0"/>
          <w:marRight w:val="0"/>
          <w:marTop w:val="0"/>
          <w:marBottom w:val="0"/>
          <w:divBdr>
            <w:top w:val="none" w:sz="0" w:space="0" w:color="auto"/>
            <w:left w:val="none" w:sz="0" w:space="0" w:color="auto"/>
            <w:bottom w:val="none" w:sz="0" w:space="0" w:color="auto"/>
            <w:right w:val="none" w:sz="0" w:space="0" w:color="auto"/>
          </w:divBdr>
        </w:div>
        <w:div w:id="1362390599">
          <w:marLeft w:val="0"/>
          <w:marRight w:val="0"/>
          <w:marTop w:val="0"/>
          <w:marBottom w:val="0"/>
          <w:divBdr>
            <w:top w:val="none" w:sz="0" w:space="0" w:color="auto"/>
            <w:left w:val="none" w:sz="0" w:space="0" w:color="auto"/>
            <w:bottom w:val="none" w:sz="0" w:space="0" w:color="auto"/>
            <w:right w:val="none" w:sz="0" w:space="0" w:color="auto"/>
          </w:divBdr>
        </w:div>
        <w:div w:id="1165239609">
          <w:marLeft w:val="0"/>
          <w:marRight w:val="0"/>
          <w:marTop w:val="0"/>
          <w:marBottom w:val="0"/>
          <w:divBdr>
            <w:top w:val="none" w:sz="0" w:space="0" w:color="auto"/>
            <w:left w:val="none" w:sz="0" w:space="0" w:color="auto"/>
            <w:bottom w:val="none" w:sz="0" w:space="0" w:color="auto"/>
            <w:right w:val="none" w:sz="0" w:space="0" w:color="auto"/>
          </w:divBdr>
        </w:div>
        <w:div w:id="72633066">
          <w:marLeft w:val="0"/>
          <w:marRight w:val="0"/>
          <w:marTop w:val="0"/>
          <w:marBottom w:val="0"/>
          <w:divBdr>
            <w:top w:val="none" w:sz="0" w:space="0" w:color="auto"/>
            <w:left w:val="none" w:sz="0" w:space="0" w:color="auto"/>
            <w:bottom w:val="none" w:sz="0" w:space="0" w:color="auto"/>
            <w:right w:val="none" w:sz="0" w:space="0" w:color="auto"/>
          </w:divBdr>
        </w:div>
        <w:div w:id="109398283">
          <w:marLeft w:val="0"/>
          <w:marRight w:val="0"/>
          <w:marTop w:val="0"/>
          <w:marBottom w:val="0"/>
          <w:divBdr>
            <w:top w:val="none" w:sz="0" w:space="0" w:color="auto"/>
            <w:left w:val="none" w:sz="0" w:space="0" w:color="auto"/>
            <w:bottom w:val="none" w:sz="0" w:space="0" w:color="auto"/>
            <w:right w:val="none" w:sz="0" w:space="0" w:color="auto"/>
          </w:divBdr>
        </w:div>
        <w:div w:id="1409114113">
          <w:marLeft w:val="0"/>
          <w:marRight w:val="0"/>
          <w:marTop w:val="0"/>
          <w:marBottom w:val="0"/>
          <w:divBdr>
            <w:top w:val="none" w:sz="0" w:space="0" w:color="auto"/>
            <w:left w:val="none" w:sz="0" w:space="0" w:color="auto"/>
            <w:bottom w:val="none" w:sz="0" w:space="0" w:color="auto"/>
            <w:right w:val="none" w:sz="0" w:space="0" w:color="auto"/>
          </w:divBdr>
        </w:div>
      </w:divsChild>
    </w:div>
    <w:div w:id="1636107659">
      <w:bodyDiv w:val="1"/>
      <w:marLeft w:val="0"/>
      <w:marRight w:val="0"/>
      <w:marTop w:val="0"/>
      <w:marBottom w:val="0"/>
      <w:divBdr>
        <w:top w:val="none" w:sz="0" w:space="0" w:color="auto"/>
        <w:left w:val="none" w:sz="0" w:space="0" w:color="auto"/>
        <w:bottom w:val="none" w:sz="0" w:space="0" w:color="auto"/>
        <w:right w:val="none" w:sz="0" w:space="0" w:color="auto"/>
      </w:divBdr>
    </w:div>
    <w:div w:id="1919896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21C90-82DE-BC4A-80CD-00B1C2B1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3662</Characters>
  <Application>Microsoft Office Word</Application>
  <DocSecurity>0</DocSecurity>
  <Lines>30</Lines>
  <Paragraphs>8</Paragraphs>
  <ScaleCrop>false</ScaleCrop>
  <Company>ETSI Sophia Antipolis</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Zhenning</cp:lastModifiedBy>
  <cp:revision>4</cp:revision>
  <cp:lastPrinted>2002-04-23T07:10:00Z</cp:lastPrinted>
  <dcterms:created xsi:type="dcterms:W3CDTF">2024-05-17T09:18:00Z</dcterms:created>
  <dcterms:modified xsi:type="dcterms:W3CDTF">2024-05-17T09:18:00Z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(3)p+XEq6EAYUdKBF1HNaFbcWyP+b+NujsUW6hE9JvgaW9rApZHZ6ux6RqpdjIId+oL8PRmskwq
hO8dBhPfovoi5A5id86h6srrtU4GbzkswMovBq+kvvpnXcD/7RuEwnl+6xG5n0Igf7EaQD5o
eLm37il6/gWsckA0PSZfgtzqRig2TkVh47oEKzClj5wNWjiwmqYFJP1ANLDKlqyU3KGjTLqG
CK+5phiLZ1i9tFCAp3</vt:lpwstr>
  </property>
  <property fmtid="{D5CDD505-2E9C-101B-9397-08002B2CF9AE}" pid="3" name="_2015_ms_pID_7253431">
    <vt:lpwstr>ZrKPBReRCQq699SvAtzE/J3eIjtcCm//yeu5nrSmgd3vvM22pEaZJX
ycHArb8eSng4Vj9pSxzj490sbhMSa8dQZCX1JG/joySmG50MERYjtIt28OeaGw0e7KPh2+L0
4Vxjn4C0IsszOH/nozRQmQhdGXQH4/7ieuuCRzwxcBC44EBy5FlC/Idx1LZymBJOX3I90G1Q
peXTd7w4aZkcrDhslWptIMF8p3sG9IwKfXnP</vt:lpwstr>
  </property>
  <property fmtid="{D5CDD505-2E9C-101B-9397-08002B2CF9AE}" pid="4" name="_2015_ms_pID_7253432">
    <vt:lpwstr>N59t9ZWBh+R2zWP+p18c4nk=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9EB67E70569E4904BD199E3BDB4C526F</vt:lpwstr>
  </property>
</Properties>
</file>